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067E" w:rsidRPr="00A57931" w:rsidRDefault="0077067E" w:rsidP="008A1A67">
      <w:pPr>
        <w:tabs>
          <w:tab w:val="left" w:pos="2622"/>
        </w:tabs>
        <w:jc w:val="center"/>
        <w:rPr>
          <w:caps/>
          <w:sz w:val="26"/>
          <w:szCs w:val="26"/>
        </w:rPr>
      </w:pPr>
    </w:p>
    <w:p w:rsidR="0077067E" w:rsidRDefault="0077067E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 ответственностью «ПРОДВИЖЕНИЕ».</w:t>
      </w:r>
    </w:p>
    <w:p w:rsidR="0077067E" w:rsidRPr="00BC1E21" w:rsidRDefault="0077067E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Новосибирск, ул. Дунаевского д. 16 офис 22</w:t>
      </w:r>
    </w:p>
    <w:p w:rsidR="0077067E" w:rsidRPr="00BC1E21" w:rsidRDefault="0077067E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77067E" w:rsidRDefault="0077067E" w:rsidP="00112D8D">
      <w:pPr>
        <w:jc w:val="center"/>
        <w:rPr>
          <w:sz w:val="36"/>
          <w:szCs w:val="36"/>
        </w:rPr>
      </w:pPr>
    </w:p>
    <w:p w:rsidR="0077067E" w:rsidRPr="00A57931" w:rsidRDefault="0077067E" w:rsidP="0007642C">
      <w:pPr>
        <w:rPr>
          <w:noProof/>
        </w:rPr>
      </w:pPr>
    </w:p>
    <w:p w:rsidR="0077067E" w:rsidRPr="00A57931" w:rsidRDefault="0077067E" w:rsidP="008A1A67">
      <w:pPr>
        <w:jc w:val="center"/>
        <w:rPr>
          <w:sz w:val="40"/>
          <w:szCs w:val="40"/>
        </w:rPr>
      </w:pPr>
    </w:p>
    <w:p w:rsidR="0077067E" w:rsidRPr="00112D8D" w:rsidRDefault="0077067E" w:rsidP="00C3613F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ПРОЕКТ ОРГАНИЗАЦИИ ДОРОЖНОГОДВИЖЕНИЯ </w:t>
      </w:r>
    </w:p>
    <w:p w:rsidR="0077067E" w:rsidRDefault="0077067E" w:rsidP="00976ACD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>
        <w:rPr>
          <w:b/>
          <w:bCs/>
          <w:sz w:val="40"/>
          <w:szCs w:val="40"/>
        </w:rPr>
        <w:t>НАСЕЛЕННЫХ ПУНКТОВ НЕВСКОГО СЕЛЬСОВЕТА</w:t>
      </w:r>
      <w:r w:rsidRPr="00112D8D">
        <w:rPr>
          <w:b/>
          <w:bCs/>
          <w:sz w:val="40"/>
          <w:szCs w:val="40"/>
        </w:rPr>
        <w:t xml:space="preserve"> </w:t>
      </w:r>
    </w:p>
    <w:p w:rsidR="0077067E" w:rsidRPr="00112D8D" w:rsidRDefault="0077067E" w:rsidP="00112D8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УБИНСКОГО </w:t>
      </w:r>
      <w:r w:rsidRPr="00112D8D">
        <w:rPr>
          <w:b/>
          <w:bCs/>
          <w:sz w:val="40"/>
          <w:szCs w:val="40"/>
        </w:rPr>
        <w:t>РАЙОНА НОВОСИБИРСКОЙ ОБЛАСТИ</w:t>
      </w:r>
    </w:p>
    <w:p w:rsidR="0077067E" w:rsidRPr="00A57931" w:rsidRDefault="0077067E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/>
      </w:tblPr>
      <w:tblGrid>
        <w:gridCol w:w="6096"/>
        <w:gridCol w:w="3813"/>
        <w:gridCol w:w="5843"/>
      </w:tblGrid>
      <w:tr w:rsidR="0077067E" w:rsidRPr="00A57931" w:rsidTr="00114983">
        <w:trPr>
          <w:trHeight w:val="1100"/>
        </w:trPr>
        <w:tc>
          <w:tcPr>
            <w:tcW w:w="6096" w:type="dxa"/>
          </w:tcPr>
          <w:p w:rsidR="0077067E" w:rsidRDefault="0077067E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Заказчик: </w:t>
            </w:r>
          </w:p>
          <w:p w:rsidR="0077067E" w:rsidRDefault="0077067E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r>
              <w:rPr>
                <w:sz w:val="32"/>
                <w:szCs w:val="32"/>
              </w:rPr>
              <w:t>Невского</w:t>
            </w:r>
            <w:r w:rsidRPr="00A57931">
              <w:rPr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с</w:t>
            </w:r>
            <w:r w:rsidRPr="00A57931">
              <w:rPr>
                <w:sz w:val="32"/>
                <w:szCs w:val="32"/>
              </w:rPr>
              <w:t xml:space="preserve">ельсовета </w:t>
            </w:r>
          </w:p>
          <w:p w:rsidR="0077067E" w:rsidRDefault="0077067E" w:rsidP="00635362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Убинского</w:t>
            </w:r>
            <w:r w:rsidRPr="00A57931">
              <w:rPr>
                <w:sz w:val="32"/>
                <w:szCs w:val="32"/>
              </w:rPr>
              <w:t xml:space="preserve"> района </w:t>
            </w:r>
          </w:p>
          <w:p w:rsidR="0077067E" w:rsidRPr="00A57931" w:rsidRDefault="0077067E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77067E" w:rsidRPr="00A57931" w:rsidRDefault="0077067E" w:rsidP="00A6715D">
            <w:pPr>
              <w:jc w:val="both"/>
              <w:rPr>
                <w:sz w:val="32"/>
                <w:szCs w:val="32"/>
              </w:rPr>
            </w:pPr>
          </w:p>
          <w:p w:rsidR="0077067E" w:rsidRDefault="0077067E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77067E" w:rsidRDefault="0077067E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Главой администрации </w:t>
            </w:r>
            <w:r>
              <w:rPr>
                <w:sz w:val="32"/>
                <w:szCs w:val="32"/>
              </w:rPr>
              <w:t>Невского</w:t>
            </w:r>
          </w:p>
          <w:p w:rsidR="0077067E" w:rsidRDefault="0077067E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Pr="00A57931">
              <w:rPr>
                <w:sz w:val="32"/>
                <w:szCs w:val="32"/>
              </w:rPr>
              <w:t xml:space="preserve">ельсовета </w:t>
            </w:r>
            <w:r>
              <w:rPr>
                <w:sz w:val="32"/>
                <w:szCs w:val="32"/>
              </w:rPr>
              <w:t>Убинского</w:t>
            </w:r>
            <w:r w:rsidRPr="00A57931">
              <w:rPr>
                <w:sz w:val="32"/>
                <w:szCs w:val="32"/>
              </w:rPr>
              <w:t xml:space="preserve"> района</w:t>
            </w:r>
          </w:p>
          <w:p w:rsidR="0077067E" w:rsidRPr="00A57931" w:rsidRDefault="0077067E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 Новосибирской области</w:t>
            </w:r>
          </w:p>
          <w:p w:rsidR="0077067E" w:rsidRPr="00A57931" w:rsidRDefault="0077067E" w:rsidP="00A6715D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_________________И.В. Анохина </w:t>
            </w:r>
          </w:p>
          <w:p w:rsidR="0077067E" w:rsidRPr="00A57931" w:rsidRDefault="0077067E" w:rsidP="00112D8D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20</w:t>
            </w:r>
            <w:r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77067E" w:rsidRPr="00A57931" w:rsidRDefault="0077067E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77067E" w:rsidRPr="00A57931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Pr="00A57931">
              <w:rPr>
                <w:sz w:val="32"/>
                <w:szCs w:val="32"/>
              </w:rPr>
              <w:t xml:space="preserve">«ПРОДВИЖЕНИЕ» </w:t>
            </w:r>
          </w:p>
          <w:p w:rsidR="0077067E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77067E" w:rsidRPr="00A57931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77067E" w:rsidRPr="00A57931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Pr="00A57931">
              <w:rPr>
                <w:sz w:val="32"/>
                <w:szCs w:val="32"/>
              </w:rPr>
              <w:t>Ю. А. Кононова</w:t>
            </w:r>
          </w:p>
          <w:p w:rsidR="0077067E" w:rsidRPr="00A57931" w:rsidRDefault="0077067E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20</w:t>
            </w:r>
            <w:r w:rsidRPr="00A57931">
              <w:rPr>
                <w:sz w:val="32"/>
                <w:szCs w:val="32"/>
              </w:rPr>
              <w:t>г</w:t>
            </w:r>
          </w:p>
          <w:p w:rsidR="0077067E" w:rsidRPr="00A57931" w:rsidRDefault="0077067E" w:rsidP="00635362">
            <w:pPr>
              <w:rPr>
                <w:sz w:val="32"/>
                <w:szCs w:val="32"/>
              </w:rPr>
            </w:pPr>
          </w:p>
        </w:tc>
      </w:tr>
    </w:tbl>
    <w:p w:rsidR="0077067E" w:rsidRPr="00A57931" w:rsidRDefault="0077067E" w:rsidP="00DE0006">
      <w:pPr>
        <w:rPr>
          <w:sz w:val="32"/>
          <w:szCs w:val="32"/>
        </w:rPr>
      </w:pPr>
    </w:p>
    <w:p w:rsidR="0077067E" w:rsidRDefault="0077067E" w:rsidP="00450A15">
      <w:pPr>
        <w:ind w:firstLine="709"/>
        <w:jc w:val="center"/>
        <w:rPr>
          <w:sz w:val="32"/>
          <w:szCs w:val="32"/>
        </w:rPr>
        <w:sectPr w:rsidR="0077067E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Новосибирск  </w:t>
      </w:r>
      <w:smartTag w:uri="urn:schemas-microsoft-com:office:smarttags" w:element="metricconverter">
        <w:smartTagPr>
          <w:attr w:name="ProductID" w:val="2020 г"/>
        </w:smartTagPr>
        <w:r w:rsidRPr="00A57931">
          <w:rPr>
            <w:sz w:val="32"/>
            <w:szCs w:val="32"/>
          </w:rPr>
          <w:t>20</w:t>
        </w:r>
        <w:r>
          <w:rPr>
            <w:sz w:val="32"/>
            <w:szCs w:val="32"/>
          </w:rPr>
          <w:t>20 г</w:t>
        </w:r>
      </w:smartTag>
      <w:r>
        <w:rPr>
          <w:sz w:val="32"/>
          <w:szCs w:val="32"/>
        </w:rPr>
        <w:t>.</w:t>
      </w:r>
    </w:p>
    <w:p w:rsidR="0077067E" w:rsidRDefault="0077067E" w:rsidP="00BC1E21">
      <w:pPr>
        <w:rPr>
          <w:sz w:val="60"/>
          <w:szCs w:val="60"/>
        </w:rPr>
      </w:pPr>
    </w:p>
    <w:p w:rsidR="0077067E" w:rsidRPr="00BC1E21" w:rsidRDefault="0077067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77067E" w:rsidRPr="00A57931" w:rsidRDefault="0077067E" w:rsidP="001E226F">
      <w:pPr>
        <w:ind w:firstLine="709"/>
        <w:jc w:val="both"/>
        <w:rPr>
          <w:sz w:val="40"/>
          <w:szCs w:val="40"/>
        </w:rPr>
      </w:pPr>
    </w:p>
    <w:p w:rsidR="0077067E" w:rsidRPr="00BC1E21" w:rsidRDefault="0077067E" w:rsidP="001E226F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77067E" w:rsidRPr="00BC1E21" w:rsidRDefault="0077067E" w:rsidP="00586E66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77067E" w:rsidRPr="00BC1E21" w:rsidRDefault="0077067E" w:rsidP="00094952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Александро-Невское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Школьная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800</w:t>
      </w:r>
      <w:r w:rsidRPr="00BC1E21">
        <w:rPr>
          <w:sz w:val="28"/>
          <w:szCs w:val="28"/>
        </w:rPr>
        <w:t>)</w:t>
      </w:r>
    </w:p>
    <w:p w:rsidR="0077067E" w:rsidRPr="00BC1E21" w:rsidRDefault="0077067E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Александро-Невское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Кузбасс</w:t>
      </w:r>
      <w:r w:rsidRPr="00BC1E21">
        <w:rPr>
          <w:sz w:val="28"/>
          <w:szCs w:val="28"/>
        </w:rPr>
        <w:t xml:space="preserve">  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200</w:t>
      </w:r>
      <w:r w:rsidRPr="00BC1E21">
        <w:rPr>
          <w:sz w:val="28"/>
          <w:szCs w:val="28"/>
        </w:rPr>
        <w:t>)</w:t>
      </w:r>
    </w:p>
    <w:p w:rsidR="0077067E" w:rsidRPr="00BC1E21" w:rsidRDefault="0077067E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Александро-Невское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Красная Нива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400</w:t>
      </w:r>
      <w:r w:rsidRPr="00BC1E21">
        <w:rPr>
          <w:sz w:val="28"/>
          <w:szCs w:val="28"/>
        </w:rPr>
        <w:t>)</w:t>
      </w:r>
    </w:p>
    <w:p w:rsidR="0077067E" w:rsidRPr="00BC1E21" w:rsidRDefault="0077067E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Александро-Невское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Новостройка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000</w:t>
      </w:r>
      <w:r w:rsidRPr="00BC1E21">
        <w:rPr>
          <w:sz w:val="28"/>
          <w:szCs w:val="28"/>
        </w:rPr>
        <w:t>)</w:t>
      </w:r>
    </w:p>
    <w:p w:rsidR="0077067E" w:rsidRDefault="0077067E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Белоозерный</w:t>
      </w:r>
      <w:r w:rsidRPr="00BC1E21">
        <w:rPr>
          <w:sz w:val="28"/>
          <w:szCs w:val="28"/>
        </w:rPr>
        <w:t xml:space="preserve">  ул. </w:t>
      </w:r>
      <w:r>
        <w:rPr>
          <w:sz w:val="28"/>
          <w:szCs w:val="28"/>
        </w:rPr>
        <w:t xml:space="preserve">Центральная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500</w:t>
      </w:r>
      <w:r w:rsidRPr="00BC1E21">
        <w:rPr>
          <w:sz w:val="28"/>
          <w:szCs w:val="28"/>
        </w:rPr>
        <w:t>)</w:t>
      </w:r>
    </w:p>
    <w:p w:rsidR="0077067E" w:rsidRDefault="0077067E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Николаевка 2-я</w:t>
      </w:r>
      <w:r w:rsidRPr="00BC1E21">
        <w:rPr>
          <w:sz w:val="28"/>
          <w:szCs w:val="28"/>
        </w:rPr>
        <w:t xml:space="preserve">  ул. </w:t>
      </w:r>
      <w:r>
        <w:rPr>
          <w:sz w:val="28"/>
          <w:szCs w:val="28"/>
        </w:rPr>
        <w:t xml:space="preserve">Центральная </w:t>
      </w:r>
      <w:r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1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800</w:t>
      </w:r>
      <w:r w:rsidRPr="00BC1E21">
        <w:rPr>
          <w:sz w:val="28"/>
          <w:szCs w:val="28"/>
        </w:rPr>
        <w:t>)</w:t>
      </w:r>
    </w:p>
    <w:p w:rsidR="0077067E" w:rsidRDefault="0077067E" w:rsidP="009B265A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Николаевка 2-я </w:t>
      </w:r>
      <w:r w:rsidRPr="00BC1E21">
        <w:rPr>
          <w:sz w:val="28"/>
          <w:szCs w:val="28"/>
        </w:rPr>
        <w:t xml:space="preserve">ул. </w:t>
      </w:r>
      <w:r>
        <w:rPr>
          <w:sz w:val="28"/>
          <w:szCs w:val="28"/>
        </w:rPr>
        <w:t>Лесная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800</w:t>
      </w:r>
      <w:r w:rsidRPr="00BC1E21">
        <w:rPr>
          <w:sz w:val="28"/>
          <w:szCs w:val="28"/>
        </w:rPr>
        <w:t>)</w:t>
      </w:r>
    </w:p>
    <w:p w:rsidR="0077067E" w:rsidRDefault="0077067E" w:rsidP="009B265A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Новый Карапуз</w:t>
      </w:r>
      <w:r w:rsidRPr="00BC1E21">
        <w:rPr>
          <w:sz w:val="28"/>
          <w:szCs w:val="28"/>
        </w:rPr>
        <w:t xml:space="preserve">  ул. </w:t>
      </w:r>
      <w:r>
        <w:rPr>
          <w:sz w:val="28"/>
          <w:szCs w:val="28"/>
        </w:rPr>
        <w:t>Береговая</w:t>
      </w:r>
      <w:r w:rsidRPr="00BC1E21">
        <w:rPr>
          <w:sz w:val="28"/>
          <w:szCs w:val="28"/>
        </w:rPr>
        <w:t xml:space="preserve"> (км 0+000 – км </w:t>
      </w:r>
      <w:r>
        <w:rPr>
          <w:sz w:val="28"/>
          <w:szCs w:val="28"/>
        </w:rPr>
        <w:t>0</w:t>
      </w:r>
      <w:r w:rsidRPr="00BC1E21">
        <w:rPr>
          <w:sz w:val="28"/>
          <w:szCs w:val="28"/>
        </w:rPr>
        <w:t>+</w:t>
      </w:r>
      <w:r>
        <w:rPr>
          <w:sz w:val="28"/>
          <w:szCs w:val="28"/>
        </w:rPr>
        <w:t>900</w:t>
      </w:r>
      <w:r w:rsidRPr="00BC1E21">
        <w:rPr>
          <w:sz w:val="28"/>
          <w:szCs w:val="28"/>
        </w:rPr>
        <w:t>)</w:t>
      </w:r>
    </w:p>
    <w:p w:rsidR="0077067E" w:rsidRDefault="0077067E" w:rsidP="009B265A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п. Новый Карапуз</w:t>
      </w:r>
      <w:r w:rsidRPr="00BC1E21">
        <w:rPr>
          <w:sz w:val="28"/>
          <w:szCs w:val="28"/>
        </w:rPr>
        <w:t xml:space="preserve">  ул. </w:t>
      </w:r>
      <w:r>
        <w:rPr>
          <w:sz w:val="28"/>
          <w:szCs w:val="28"/>
        </w:rPr>
        <w:t>Заречная</w:t>
      </w:r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>(км 0+000 – км 0+400)</w:t>
      </w:r>
    </w:p>
    <w:p w:rsidR="0077067E" w:rsidRPr="00BC1E21" w:rsidRDefault="0077067E" w:rsidP="00450A15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Условные обозначения</w:t>
      </w:r>
    </w:p>
    <w:p w:rsidR="0077067E" w:rsidRDefault="0077067E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7067E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77067E" w:rsidRPr="00BC1E21" w:rsidRDefault="0077067E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t>Введение</w:t>
      </w:r>
    </w:p>
    <w:p w:rsidR="0077067E" w:rsidRPr="00BC1E21" w:rsidRDefault="0077067E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 xml:space="preserve">Проект организации дорожного движения на автомобильных дорогах местного значения, расположенных на территории  </w:t>
      </w:r>
      <w:r>
        <w:rPr>
          <w:sz w:val="28"/>
          <w:szCs w:val="28"/>
        </w:rPr>
        <w:t xml:space="preserve">Невского сельсовета Убинского </w:t>
      </w:r>
      <w:r w:rsidRPr="00BC1E21">
        <w:rPr>
          <w:sz w:val="28"/>
          <w:szCs w:val="28"/>
        </w:rPr>
        <w:t xml:space="preserve">района Новосибирской области, выполнен  ООО «Продвижение» на основании договора </w:t>
      </w:r>
      <w:r w:rsidRPr="009F607A">
        <w:rPr>
          <w:sz w:val="28"/>
          <w:szCs w:val="28"/>
        </w:rPr>
        <w:t>№</w:t>
      </w:r>
      <w:r>
        <w:rPr>
          <w:sz w:val="28"/>
          <w:szCs w:val="28"/>
        </w:rPr>
        <w:t>107-2020 от 30.03.2020</w:t>
      </w:r>
    </w:p>
    <w:p w:rsidR="0077067E" w:rsidRPr="00BC1E21" w:rsidRDefault="0077067E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Целью разработки проекта организации дорожного движения является опт</w:t>
      </w:r>
      <w:r w:rsidRPr="00BC1E21">
        <w:rPr>
          <w:sz w:val="28"/>
          <w:szCs w:val="28"/>
        </w:rPr>
        <w:t>и</w:t>
      </w:r>
      <w:r w:rsidRPr="00BC1E21">
        <w:rPr>
          <w:sz w:val="28"/>
          <w:szCs w:val="28"/>
        </w:rPr>
        <w:t xml:space="preserve">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77067E" w:rsidRPr="00BC1E21" w:rsidRDefault="0077067E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Проект  выполнен впервые 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</w:t>
      </w:r>
      <w:r w:rsidRPr="00BC1E21">
        <w:rPr>
          <w:sz w:val="28"/>
          <w:szCs w:val="28"/>
        </w:rPr>
        <w:t>е</w:t>
      </w:r>
      <w:r w:rsidRPr="00BC1E21">
        <w:rPr>
          <w:sz w:val="28"/>
          <w:szCs w:val="28"/>
        </w:rPr>
        <w:t>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77067E" w:rsidRPr="00BC1E21" w:rsidRDefault="0077067E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дейс</w:t>
      </w:r>
      <w:r w:rsidRPr="00BC1E21">
        <w:rPr>
          <w:sz w:val="28"/>
          <w:szCs w:val="28"/>
        </w:rPr>
        <w:t>т</w:t>
      </w:r>
      <w:r w:rsidRPr="00BC1E21">
        <w:rPr>
          <w:sz w:val="28"/>
          <w:szCs w:val="28"/>
        </w:rPr>
        <w:t>вующих нормативных документов и направлен на решение следующих задач:</w:t>
      </w:r>
    </w:p>
    <w:p w:rsidR="0077067E" w:rsidRPr="00BC1E21" w:rsidRDefault="0077067E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77067E" w:rsidRPr="00BC1E21" w:rsidRDefault="0077067E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</w:t>
      </w:r>
      <w:r w:rsidRPr="00BC1E21">
        <w:rPr>
          <w:sz w:val="28"/>
          <w:szCs w:val="28"/>
        </w:rPr>
        <w:t>о</w:t>
      </w:r>
      <w:r w:rsidRPr="00BC1E21">
        <w:rPr>
          <w:sz w:val="28"/>
          <w:szCs w:val="28"/>
        </w:rPr>
        <w:t>роги, ее конструктивными элементами, искусственными сооружениями и другими факторами;</w:t>
      </w:r>
    </w:p>
    <w:p w:rsidR="0077067E" w:rsidRPr="00BC1E21" w:rsidRDefault="0077067E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</w:t>
      </w:r>
      <w:r w:rsidRPr="00BC1E21">
        <w:rPr>
          <w:sz w:val="28"/>
          <w:szCs w:val="28"/>
        </w:rPr>
        <w:t>и</w:t>
      </w:r>
      <w:r w:rsidRPr="00BC1E21">
        <w:rPr>
          <w:sz w:val="28"/>
          <w:szCs w:val="28"/>
        </w:rPr>
        <w:t>телями транспортных средств ширины проезжей части дороги и т.д.</w:t>
      </w:r>
    </w:p>
    <w:p w:rsidR="0077067E" w:rsidRDefault="0077067E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77067E" w:rsidRDefault="0077067E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77067E" w:rsidRDefault="0077067E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77067E" w:rsidRDefault="0077067E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77067E" w:rsidRDefault="0077067E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77067E" w:rsidRPr="00BC1E21" w:rsidRDefault="0077067E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77067E" w:rsidRPr="00BC1E21" w:rsidRDefault="0077067E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разработан в соответствии:</w:t>
      </w:r>
    </w:p>
    <w:p w:rsidR="0077067E" w:rsidRPr="00BC1E21" w:rsidRDefault="0077067E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77067E" w:rsidRPr="00BC1E21" w:rsidRDefault="0077067E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77067E" w:rsidRPr="00BC1E21" w:rsidRDefault="0077067E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>ГОСТ Р 51256-201</w:t>
      </w:r>
      <w:r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bCs/>
          <w:sz w:val="28"/>
          <w:szCs w:val="28"/>
        </w:rPr>
        <w:t>е</w:t>
      </w:r>
      <w:r w:rsidRPr="00BC1E21">
        <w:rPr>
          <w:bCs/>
          <w:sz w:val="28"/>
          <w:szCs w:val="28"/>
        </w:rPr>
        <w:t>ния. Разметка дорожная. Классификация. Технические требования</w:t>
      </w:r>
    </w:p>
    <w:p w:rsidR="0077067E" w:rsidRPr="00BC1E21" w:rsidRDefault="0077067E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50597-2017 Дороги автомобильные и улицы. Требования к эк</w:t>
      </w:r>
      <w:r w:rsidRPr="00BC1E21">
        <w:rPr>
          <w:color w:val="000000"/>
          <w:sz w:val="28"/>
          <w:szCs w:val="28"/>
        </w:rPr>
        <w:t>с</w:t>
      </w:r>
      <w:r w:rsidRPr="00BC1E21">
        <w:rPr>
          <w:color w:val="000000"/>
          <w:sz w:val="28"/>
          <w:szCs w:val="28"/>
        </w:rPr>
        <w:t>плуатационному состоянию, допустимому по условиям обеспечения безопасн</w:t>
      </w:r>
      <w:r w:rsidRPr="00BC1E21">
        <w:rPr>
          <w:color w:val="000000"/>
          <w:sz w:val="28"/>
          <w:szCs w:val="28"/>
        </w:rPr>
        <w:t>о</w:t>
      </w:r>
      <w:r w:rsidRPr="00BC1E21">
        <w:rPr>
          <w:color w:val="000000"/>
          <w:sz w:val="28"/>
          <w:szCs w:val="28"/>
        </w:rPr>
        <w:t>сти дорожного движения.</w:t>
      </w:r>
    </w:p>
    <w:p w:rsidR="0077067E" w:rsidRPr="00BC1E21" w:rsidRDefault="0077067E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50970-</w:t>
      </w:r>
      <w:r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</w:t>
      </w:r>
      <w:r w:rsidRPr="00BC1E21">
        <w:rPr>
          <w:color w:val="000000"/>
          <w:spacing w:val="-6"/>
          <w:sz w:val="28"/>
          <w:szCs w:val="28"/>
        </w:rPr>
        <w:t>и</w:t>
      </w:r>
      <w:r w:rsidRPr="00BC1E21">
        <w:rPr>
          <w:color w:val="000000"/>
          <w:spacing w:val="-6"/>
          <w:sz w:val="28"/>
          <w:szCs w:val="28"/>
        </w:rPr>
        <w:t>менения</w:t>
      </w:r>
    </w:p>
    <w:p w:rsidR="0077067E" w:rsidRPr="00BC1E21" w:rsidRDefault="0077067E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50971-</w:t>
      </w:r>
      <w:r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Световозвращатели</w:t>
      </w:r>
      <w:r w:rsidRPr="00BC1E21">
        <w:rPr>
          <w:color w:val="000000"/>
          <w:spacing w:val="-5"/>
          <w:sz w:val="28"/>
          <w:szCs w:val="28"/>
        </w:rPr>
        <w:t>дорожные. Общие технические требования. Правила прим</w:t>
      </w:r>
      <w:r w:rsidRPr="00BC1E21">
        <w:rPr>
          <w:color w:val="000000"/>
          <w:spacing w:val="-5"/>
          <w:sz w:val="28"/>
          <w:szCs w:val="28"/>
        </w:rPr>
        <w:t>е</w:t>
      </w:r>
      <w:r w:rsidRPr="00BC1E21">
        <w:rPr>
          <w:color w:val="000000"/>
          <w:spacing w:val="-5"/>
          <w:sz w:val="28"/>
          <w:szCs w:val="28"/>
        </w:rPr>
        <w:t>нения</w:t>
      </w:r>
    </w:p>
    <w:p w:rsidR="0077067E" w:rsidRPr="00BC1E21" w:rsidRDefault="0077067E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51256-2011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Разметка дорожная. Классификация. Технические требования</w:t>
      </w:r>
    </w:p>
    <w:p w:rsidR="0077067E" w:rsidRPr="00BC1E21" w:rsidRDefault="0077067E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52282-20</w:t>
      </w:r>
      <w:r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 xml:space="preserve">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</w:t>
      </w:r>
      <w:r w:rsidRPr="00BC1E21">
        <w:rPr>
          <w:color w:val="000000"/>
          <w:spacing w:val="-6"/>
          <w:sz w:val="28"/>
          <w:szCs w:val="28"/>
        </w:rPr>
        <w:t>е</w:t>
      </w:r>
      <w:r w:rsidRPr="00BC1E21">
        <w:rPr>
          <w:color w:val="000000"/>
          <w:spacing w:val="-6"/>
          <w:sz w:val="28"/>
          <w:szCs w:val="28"/>
        </w:rPr>
        <w:t>бования, методы испытаний</w:t>
      </w:r>
    </w:p>
    <w:p w:rsidR="0077067E" w:rsidRPr="00BC1E21" w:rsidRDefault="0077067E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52290-2004 Технические средства организации дорожного движ</w:t>
      </w:r>
      <w:r w:rsidRPr="00BC1E21">
        <w:rPr>
          <w:color w:val="000000"/>
          <w:sz w:val="28"/>
          <w:szCs w:val="28"/>
        </w:rPr>
        <w:t>е</w:t>
      </w:r>
      <w:r w:rsidRPr="00BC1E21">
        <w:rPr>
          <w:color w:val="000000"/>
          <w:sz w:val="28"/>
          <w:szCs w:val="28"/>
        </w:rPr>
        <w:t>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77067E" w:rsidRPr="00BC1E21" w:rsidRDefault="0077067E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ГОСТ Р 52766-2007 Дороги автомобильные общего пользования. Элеме</w:t>
      </w:r>
      <w:r w:rsidRPr="00BC1E21">
        <w:rPr>
          <w:sz w:val="28"/>
          <w:szCs w:val="28"/>
        </w:rPr>
        <w:t>н</w:t>
      </w:r>
      <w:r w:rsidRPr="00BC1E21">
        <w:rPr>
          <w:sz w:val="28"/>
          <w:szCs w:val="28"/>
        </w:rPr>
        <w:t>ты обустройства. Общие требования.</w:t>
      </w:r>
    </w:p>
    <w:p w:rsidR="0077067E" w:rsidRPr="00BC1E21" w:rsidRDefault="0077067E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77067E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>ГОСТ Р 52605-2006 Технические средства организации дорожного движ</w:t>
      </w:r>
      <w:r w:rsidRPr="00BC1E21">
        <w:rPr>
          <w:sz w:val="28"/>
          <w:szCs w:val="28"/>
        </w:rPr>
        <w:t>е</w:t>
      </w:r>
      <w:r w:rsidRPr="00BC1E21">
        <w:rPr>
          <w:sz w:val="28"/>
          <w:szCs w:val="28"/>
        </w:rPr>
        <w:t>ния. Искусственные неровности. Общие технические требования. Правила применения. (утв. Приказом Ростехрегулирования от 11.12.2006 N 295-ст)</w:t>
      </w:r>
    </w:p>
    <w:p w:rsidR="0077067E" w:rsidRDefault="0077067E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Александро-Невское  ул. Школьная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800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9771E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9771E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Pr="009771E1" w:rsidRDefault="0077067E" w:rsidP="009771E1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 w:rsidRPr="002B6CAD">
        <w:rPr>
          <w:b/>
          <w:noProof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611.25pt;height:377.25pt;visibility:visible">
            <v:imagedata r:id="rId7" o:title=""/>
          </v:shape>
        </w:pict>
      </w:r>
    </w:p>
    <w:p w:rsidR="0077067E" w:rsidRPr="00A57931" w:rsidRDefault="0077067E" w:rsidP="00A6715D">
      <w:pPr>
        <w:rPr>
          <w:caps/>
          <w:sz w:val="26"/>
          <w:szCs w:val="26"/>
        </w:rPr>
        <w:sectPr w:rsidR="0077067E" w:rsidRPr="00A57931" w:rsidSect="000E34BF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Pr="00C9768A" w:rsidRDefault="0077067E" w:rsidP="00C9768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C9768A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C9768A" w:rsidRDefault="0077067E" w:rsidP="00C9768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C9768A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C9768A" w:rsidRDefault="0077067E" w:rsidP="00C9768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bookmarkStart w:id="0" w:name="PLACES"/>
      <w:bookmarkEnd w:id="0"/>
      <w:r w:rsidRPr="00C9768A">
        <w:rPr>
          <w:rFonts w:ascii="Arial" w:eastAsia="MS Mincho" w:hAnsi="Arial" w:cs="Arial"/>
          <w:b/>
          <w:bCs/>
          <w:i/>
          <w:iCs/>
        </w:rPr>
        <w:t>с. Александро-Невское ул. Школьная</w:t>
      </w:r>
    </w:p>
    <w:p w:rsidR="0077067E" w:rsidRPr="00C9768A" w:rsidRDefault="0077067E" w:rsidP="00C9768A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C9768A">
        <w:rPr>
          <w:rFonts w:ascii="Arial" w:eastAsia="MS Mincho" w:hAnsi="Arial" w:cs="Arial"/>
          <w:b/>
          <w:bCs/>
        </w:rPr>
        <w:t>Протяженность участка –</w:t>
      </w:r>
      <w:r w:rsidRPr="00C9768A">
        <w:rPr>
          <w:rFonts w:ascii="Arial" w:eastAsia="MS Mincho" w:hAnsi="Arial" w:cs="Arial"/>
          <w:b/>
          <w:bCs/>
          <w:i/>
          <w:iCs/>
        </w:rPr>
        <w:t xml:space="preserve"> </w:t>
      </w:r>
      <w:bookmarkStart w:id="1" w:name="FROMTO"/>
      <w:bookmarkEnd w:id="1"/>
      <w:r w:rsidRPr="00C9768A">
        <w:rPr>
          <w:rFonts w:ascii="Arial" w:eastAsia="MS Mincho" w:hAnsi="Arial" w:cs="Arial"/>
          <w:b/>
          <w:bCs/>
          <w:i/>
          <w:iCs/>
        </w:rPr>
        <w:t>От 0+0 до 1+800</w:t>
      </w:r>
    </w:p>
    <w:p w:rsidR="0077067E" w:rsidRPr="00C9768A" w:rsidRDefault="0077067E" w:rsidP="00C9768A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878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747"/>
        <w:gridCol w:w="2466"/>
        <w:gridCol w:w="3536"/>
        <w:gridCol w:w="1418"/>
        <w:gridCol w:w="1306"/>
        <w:gridCol w:w="1103"/>
        <w:gridCol w:w="2026"/>
        <w:gridCol w:w="867"/>
        <w:gridCol w:w="1021"/>
        <w:gridCol w:w="1388"/>
      </w:tblGrid>
      <w:tr w:rsidR="0077067E" w:rsidRPr="00C9768A" w:rsidTr="00C11C14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C9768A">
              <w:rPr>
                <w:rFonts w:ascii="Arial" w:hAnsi="Arial" w:cs="Arial"/>
                <w:b/>
                <w:bCs/>
              </w:rPr>
              <w:t>у</w:t>
            </w:r>
            <w:r w:rsidRPr="00C9768A">
              <w:rPr>
                <w:rFonts w:ascii="Arial" w:hAnsi="Arial" w:cs="Arial"/>
                <w:b/>
                <w:bCs/>
              </w:rPr>
              <w:t>ального проектир</w:t>
            </w:r>
            <w:r w:rsidRPr="00C9768A">
              <w:rPr>
                <w:rFonts w:ascii="Arial" w:hAnsi="Arial" w:cs="Arial"/>
                <w:b/>
                <w:bCs/>
              </w:rPr>
              <w:t>о</w:t>
            </w:r>
            <w:r w:rsidRPr="00C9768A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Установлено / тр</w:t>
            </w:r>
            <w:r w:rsidRPr="00C9768A">
              <w:rPr>
                <w:rFonts w:ascii="Arial" w:hAnsi="Arial" w:cs="Arial"/>
                <w:b/>
                <w:bCs/>
              </w:rPr>
              <w:t>е</w:t>
            </w:r>
            <w:r w:rsidRPr="00C9768A">
              <w:rPr>
                <w:rFonts w:ascii="Arial" w:hAnsi="Arial" w:cs="Arial"/>
                <w:b/>
                <w:bCs/>
              </w:rPr>
              <w:t>буется установить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C9768A" w:rsidTr="00C11C14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9768A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Предупреждающие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1.23(Желт.фон)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Дети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0+19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1.23(Желт.фон)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Дети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0+55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1.23(Желт.фон)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Дети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0+180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1.23(Желт.фон)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Дети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0+270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2.4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0+28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2.1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2.4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1+30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примыкание 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2.1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1+55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2.4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1+772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Запрещающие знаки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3.24(Желт.фон)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Ограничение максимальной скор</w:t>
            </w:r>
            <w:r w:rsidRPr="00C9768A">
              <w:rPr>
                <w:rFonts w:ascii="Arial" w:hAnsi="Arial" w:cs="Arial"/>
              </w:rPr>
              <w:t>о</w:t>
            </w:r>
            <w:r w:rsidRPr="00C9768A">
              <w:rPr>
                <w:rFonts w:ascii="Arial" w:hAnsi="Arial" w:cs="Arial"/>
              </w:rPr>
              <w:t>сти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0+55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3.24(Желт.фон)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Ограничение максимальной скор</w:t>
            </w:r>
            <w:r w:rsidRPr="00C9768A">
              <w:rPr>
                <w:rFonts w:ascii="Arial" w:hAnsi="Arial" w:cs="Arial"/>
              </w:rPr>
              <w:t>о</w:t>
            </w:r>
            <w:r w:rsidRPr="00C9768A">
              <w:rPr>
                <w:rFonts w:ascii="Arial" w:hAnsi="Arial" w:cs="Arial"/>
              </w:rPr>
              <w:t>сти желт.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0+180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Знаки дополнительной информ</w:t>
            </w:r>
            <w:r w:rsidRPr="00C9768A">
              <w:rPr>
                <w:rFonts w:ascii="Arial" w:hAnsi="Arial" w:cs="Arial"/>
                <w:b/>
              </w:rPr>
              <w:t>а</w:t>
            </w:r>
            <w:r w:rsidRPr="00C9768A">
              <w:rPr>
                <w:rFonts w:ascii="Arial" w:hAnsi="Arial" w:cs="Arial"/>
                <w:b/>
              </w:rPr>
              <w:t>ции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0+55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0+180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8.13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8.13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1+30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примыкание 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8.13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1+55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требуется</w:t>
            </w: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слева</w:t>
            </w: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9768A" w:rsidTr="00C11C14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bookmarkStart w:id="2" w:name="EXP1"/>
            <w:bookmarkEnd w:id="2"/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C9768A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9768A">
              <w:rPr>
                <w:rFonts w:ascii="Arial" w:hAnsi="Arial" w:cs="Arial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9768A" w:rsidRDefault="0077067E" w:rsidP="00C9768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Default="0077067E" w:rsidP="00C9768A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</w:rPr>
      </w:pPr>
    </w:p>
    <w:p w:rsidR="0077067E" w:rsidRDefault="0077067E" w:rsidP="00392557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392557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392557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392557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Pr="00392557" w:rsidRDefault="0077067E" w:rsidP="0039255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392557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392557" w:rsidRDefault="0077067E" w:rsidP="0039255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392557">
        <w:rPr>
          <w:rFonts w:ascii="Arial" w:eastAsia="MS Mincho" w:hAnsi="Arial" w:cs="Arial"/>
          <w:b/>
          <w:bCs/>
          <w:i/>
          <w:iCs/>
        </w:rPr>
        <w:t>с. Александро-Невское ул. Школьная</w:t>
      </w:r>
    </w:p>
    <w:p w:rsidR="0077067E" w:rsidRPr="00392557" w:rsidRDefault="0077067E" w:rsidP="0039255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392557">
        <w:rPr>
          <w:rFonts w:ascii="Arial" w:eastAsia="MS Mincho" w:hAnsi="Arial" w:cs="Arial"/>
          <w:b/>
          <w:bCs/>
        </w:rPr>
        <w:t>Протяженность участка –</w:t>
      </w:r>
      <w:r w:rsidRPr="00392557">
        <w:rPr>
          <w:rFonts w:ascii="Arial" w:eastAsia="MS Mincho" w:hAnsi="Arial" w:cs="Arial"/>
          <w:b/>
          <w:bCs/>
          <w:i/>
          <w:iCs/>
        </w:rPr>
        <w:t xml:space="preserve"> От 0+0 до 1+800</w:t>
      </w:r>
    </w:p>
    <w:p w:rsidR="0077067E" w:rsidRPr="00392557" w:rsidRDefault="0077067E" w:rsidP="0039255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892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929"/>
        <w:gridCol w:w="1843"/>
        <w:gridCol w:w="1843"/>
        <w:gridCol w:w="2551"/>
        <w:gridCol w:w="2268"/>
        <w:gridCol w:w="2268"/>
      </w:tblGrid>
      <w:tr w:rsidR="0077067E" w:rsidRPr="00392557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2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53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392557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92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8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8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55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Проектируемые в соответствии с но</w:t>
            </w:r>
            <w:r w:rsidRPr="00392557">
              <w:rPr>
                <w:rFonts w:ascii="Arial" w:hAnsi="Arial" w:cs="Arial"/>
                <w:b/>
                <w:bCs/>
              </w:rPr>
              <w:t>р</w:t>
            </w:r>
            <w:r w:rsidRPr="00392557">
              <w:rPr>
                <w:rFonts w:ascii="Arial" w:hAnsi="Arial" w:cs="Arial"/>
                <w:b/>
                <w:bCs/>
              </w:rPr>
              <w:t>мативными докуме</w:t>
            </w:r>
            <w:r w:rsidRPr="00392557">
              <w:rPr>
                <w:rFonts w:ascii="Arial" w:hAnsi="Arial" w:cs="Arial"/>
                <w:b/>
                <w:bCs/>
              </w:rPr>
              <w:t>н</w:t>
            </w:r>
            <w:r w:rsidRPr="00392557">
              <w:rPr>
                <w:rFonts w:ascii="Arial" w:hAnsi="Arial" w:cs="Arial"/>
                <w:b/>
                <w:bCs/>
              </w:rPr>
              <w:t>тами, м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Фактически устано</w:t>
            </w:r>
            <w:r w:rsidRPr="00392557">
              <w:rPr>
                <w:rFonts w:ascii="Arial" w:hAnsi="Arial" w:cs="Arial"/>
                <w:b/>
                <w:bCs/>
              </w:rPr>
              <w:t>в</w:t>
            </w:r>
            <w:r w:rsidRPr="00392557">
              <w:rPr>
                <w:rFonts w:ascii="Arial" w:hAnsi="Arial" w:cs="Arial"/>
                <w:b/>
                <w:bCs/>
              </w:rPr>
              <w:t>ленные, м</w:t>
            </w:r>
          </w:p>
        </w:tc>
      </w:tr>
      <w:tr w:rsidR="0077067E" w:rsidRPr="00392557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92557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392557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Итого</w:t>
            </w:r>
          </w:p>
        </w:tc>
        <w:tc>
          <w:tcPr>
            <w:tcW w:w="1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1458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92557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1</w:t>
            </w:r>
          </w:p>
        </w:tc>
        <w:tc>
          <w:tcPr>
            <w:tcW w:w="1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0+6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0+850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слева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844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92557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2</w:t>
            </w:r>
          </w:p>
        </w:tc>
        <w:tc>
          <w:tcPr>
            <w:tcW w:w="1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1+180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1+794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справа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92557">
              <w:rPr>
                <w:rFonts w:ascii="Arial" w:hAnsi="Arial" w:cs="Arial"/>
              </w:rPr>
              <w:t>614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392557" w:rsidRDefault="0077067E" w:rsidP="0039255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392557" w:rsidRDefault="0077067E" w:rsidP="0039255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0D0AC2" w:rsidRDefault="0077067E" w:rsidP="00E83EAF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</w:p>
    <w:p w:rsidR="0077067E" w:rsidRPr="000D0AC2" w:rsidRDefault="0077067E" w:rsidP="004E7D71">
      <w:pPr>
        <w:rPr>
          <w:caps/>
        </w:rPr>
        <w:sectPr w:rsidR="0077067E" w:rsidRPr="000D0AC2" w:rsidSect="00BC1E21">
          <w:pgSz w:w="16840" w:h="11907" w:orient="landscape" w:code="9"/>
          <w:pgMar w:top="567" w:right="851" w:bottom="567" w:left="1134" w:header="720" w:footer="720" w:gutter="0"/>
          <w:cols w:space="720"/>
        </w:sectPr>
      </w:pPr>
    </w:p>
    <w:p w:rsidR="0077067E" w:rsidRDefault="0077067E" w:rsidP="00C7134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C7134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C7134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Александро-Невское  ул. Кузбасс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200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505D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CA112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6F27BF">
      <w:pPr>
        <w:jc w:val="center"/>
        <w:textAlignment w:val="auto"/>
        <w:rPr>
          <w:noProof/>
          <w:sz w:val="32"/>
          <w:szCs w:val="32"/>
        </w:rPr>
      </w:pPr>
    </w:p>
    <w:p w:rsidR="0077067E" w:rsidRPr="00C7134C" w:rsidRDefault="0077067E" w:rsidP="006F27BF">
      <w:pPr>
        <w:jc w:val="center"/>
        <w:textAlignment w:val="auto"/>
        <w:rPr>
          <w:noProof/>
          <w:sz w:val="32"/>
          <w:szCs w:val="32"/>
        </w:rPr>
        <w:sectPr w:rsidR="0077067E" w:rsidRPr="00C7134C" w:rsidSect="008059FF">
          <w:pgSz w:w="16840" w:h="11907" w:orient="landscape" w:code="9"/>
          <w:pgMar w:top="1134" w:right="1134" w:bottom="1026" w:left="1134" w:header="720" w:footer="720" w:gutter="0"/>
          <w:cols w:space="720"/>
          <w:noEndnote/>
        </w:sectPr>
      </w:pPr>
      <w:r w:rsidRPr="002B6CAD">
        <w:rPr>
          <w:noProof/>
          <w:sz w:val="32"/>
          <w:szCs w:val="32"/>
        </w:rPr>
        <w:pict>
          <v:shape id="Рисунок 3" o:spid="_x0000_i1026" type="#_x0000_t75" style="width:726.75pt;height:306pt;visibility:visible">
            <v:imagedata r:id="rId8" o:title=""/>
          </v:shape>
        </w:pict>
      </w:r>
    </w:p>
    <w:p w:rsidR="0077067E" w:rsidRPr="00F747FB" w:rsidRDefault="0077067E" w:rsidP="00F747F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F747FB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F747FB" w:rsidRDefault="0077067E" w:rsidP="00F747F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F747FB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F747FB" w:rsidRDefault="0077067E" w:rsidP="00F747F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F747FB">
        <w:rPr>
          <w:rFonts w:ascii="Arial" w:eastAsia="MS Mincho" w:hAnsi="Arial" w:cs="Arial"/>
          <w:b/>
          <w:bCs/>
          <w:i/>
          <w:iCs/>
        </w:rPr>
        <w:t>с. Александро-Невское ул. Кузбасс</w:t>
      </w:r>
    </w:p>
    <w:p w:rsidR="0077067E" w:rsidRPr="00F747FB" w:rsidRDefault="0077067E" w:rsidP="00F747F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F747FB">
        <w:rPr>
          <w:rFonts w:ascii="Arial" w:eastAsia="MS Mincho" w:hAnsi="Arial" w:cs="Arial"/>
          <w:b/>
          <w:bCs/>
        </w:rPr>
        <w:t>Протяженность участка –</w:t>
      </w:r>
      <w:r w:rsidRPr="00F747FB">
        <w:rPr>
          <w:rFonts w:ascii="Arial" w:eastAsia="MS Mincho" w:hAnsi="Arial" w:cs="Arial"/>
          <w:b/>
          <w:bCs/>
          <w:i/>
          <w:iCs/>
        </w:rPr>
        <w:t xml:space="preserve"> От 0+0 до 1+200</w:t>
      </w:r>
    </w:p>
    <w:p w:rsidR="0077067E" w:rsidRPr="00F747FB" w:rsidRDefault="0077067E" w:rsidP="00F747F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240" w:type="dxa"/>
        <w:jc w:val="center"/>
        <w:tblLayout w:type="fixed"/>
        <w:tblCellMar>
          <w:left w:w="40" w:type="dxa"/>
          <w:right w:w="40" w:type="dxa"/>
        </w:tblCellMar>
        <w:tblLook w:val="00A0"/>
      </w:tblPr>
      <w:tblGrid>
        <w:gridCol w:w="748"/>
        <w:gridCol w:w="2467"/>
        <w:gridCol w:w="3168"/>
        <w:gridCol w:w="1363"/>
        <w:gridCol w:w="1307"/>
        <w:gridCol w:w="962"/>
        <w:gridCol w:w="2027"/>
        <w:gridCol w:w="894"/>
        <w:gridCol w:w="964"/>
        <w:gridCol w:w="1340"/>
      </w:tblGrid>
      <w:tr w:rsidR="0077067E" w:rsidRPr="00F747FB" w:rsidTr="00F747F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F747FB">
              <w:rPr>
                <w:rFonts w:ascii="Arial" w:hAnsi="Arial" w:cs="Arial"/>
                <w:b/>
                <w:bCs/>
              </w:rPr>
              <w:t>у</w:t>
            </w:r>
            <w:r w:rsidRPr="00F747FB">
              <w:rPr>
                <w:rFonts w:ascii="Arial" w:hAnsi="Arial" w:cs="Arial"/>
                <w:b/>
                <w:bCs/>
              </w:rPr>
              <w:t>ального проектир</w:t>
            </w:r>
            <w:r w:rsidRPr="00F747FB">
              <w:rPr>
                <w:rFonts w:ascii="Arial" w:hAnsi="Arial" w:cs="Arial"/>
                <w:b/>
                <w:bCs/>
              </w:rPr>
              <w:t>о</w:t>
            </w:r>
            <w:r w:rsidRPr="00F747FB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Установлено / тр</w:t>
            </w:r>
            <w:r w:rsidRPr="00F747FB">
              <w:rPr>
                <w:rFonts w:ascii="Arial" w:hAnsi="Arial" w:cs="Arial"/>
                <w:b/>
                <w:bCs/>
              </w:rPr>
              <w:t>е</w:t>
            </w:r>
            <w:r w:rsidRPr="00F747FB">
              <w:rPr>
                <w:rFonts w:ascii="Arial" w:hAnsi="Arial" w:cs="Arial"/>
                <w:b/>
                <w:bCs/>
              </w:rPr>
              <w:t>буется установить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3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F747FB" w:rsidTr="00F747F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F747FB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0+163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0+213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2.4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0+234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примыкание 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0+259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0+415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1+125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6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6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Знаки особых предписаний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5.23.1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Начало населенного пункта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0,35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5.24.1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Конец населенного пункта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0,35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5.16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Место остановки автобуса и(или) троллейбуса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0+40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5.16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Место остановки автобуса и(или) троллейбуса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0+60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0+77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0+77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0+83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0+83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5.23.1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Начало населенного пункта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0,35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1+200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5.24.1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Конец населенного пункта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0,35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1+200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8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Знаки дополнительной и</w:t>
            </w:r>
            <w:r w:rsidRPr="00F747FB">
              <w:rPr>
                <w:rFonts w:ascii="Arial" w:hAnsi="Arial" w:cs="Arial"/>
                <w:b/>
              </w:rPr>
              <w:t>н</w:t>
            </w:r>
            <w:r w:rsidRPr="00F747FB">
              <w:rPr>
                <w:rFonts w:ascii="Arial" w:hAnsi="Arial" w:cs="Arial"/>
                <w:b/>
              </w:rPr>
              <w:t>формации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8.13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0+163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справа</w:t>
            </w: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8.13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0+213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требуется</w:t>
            </w: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1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слева</w:t>
            </w: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F747FB" w:rsidTr="00F747F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F747FB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31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F747FB">
              <w:rPr>
                <w:rFonts w:ascii="Arial" w:hAnsi="Arial" w:cs="Arial"/>
              </w:rPr>
              <w:t>20</w:t>
            </w:r>
          </w:p>
        </w:tc>
        <w:tc>
          <w:tcPr>
            <w:tcW w:w="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F747FB" w:rsidRDefault="0077067E" w:rsidP="00F747F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F747FB" w:rsidRDefault="0077067E" w:rsidP="00F747F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275CA8" w:rsidRDefault="0077067E" w:rsidP="00275CA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275CA8" w:rsidRDefault="0077067E" w:rsidP="00275CA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275CA8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275CA8" w:rsidRDefault="0077067E" w:rsidP="00275CA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275CA8">
        <w:rPr>
          <w:rFonts w:ascii="Arial" w:eastAsia="MS Mincho" w:hAnsi="Arial" w:cs="Arial"/>
          <w:b/>
          <w:bCs/>
          <w:i/>
          <w:iCs/>
        </w:rPr>
        <w:t>с. Александро-Невское ул. Кузбасс</w:t>
      </w:r>
    </w:p>
    <w:p w:rsidR="0077067E" w:rsidRPr="00275CA8" w:rsidRDefault="0077067E" w:rsidP="00275CA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275CA8">
        <w:rPr>
          <w:rFonts w:ascii="Arial" w:eastAsia="MS Mincho" w:hAnsi="Arial" w:cs="Arial"/>
          <w:b/>
          <w:bCs/>
        </w:rPr>
        <w:t>Протяженность участка –</w:t>
      </w:r>
      <w:r w:rsidRPr="00275CA8">
        <w:rPr>
          <w:rFonts w:ascii="Arial" w:eastAsia="MS Mincho" w:hAnsi="Arial" w:cs="Arial"/>
          <w:b/>
          <w:bCs/>
          <w:i/>
          <w:iCs/>
        </w:rPr>
        <w:t xml:space="preserve"> От 0+0 до 1+200</w:t>
      </w:r>
    </w:p>
    <w:p w:rsidR="0077067E" w:rsidRPr="00275CA8" w:rsidRDefault="0077067E" w:rsidP="00275CA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582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738"/>
        <w:gridCol w:w="1964"/>
        <w:gridCol w:w="2230"/>
        <w:gridCol w:w="2697"/>
        <w:gridCol w:w="1975"/>
      </w:tblGrid>
      <w:tr w:rsidR="0077067E" w:rsidRPr="00275CA8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3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6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23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67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275CA8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73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96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23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2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Проектируемые в соо</w:t>
            </w:r>
            <w:r w:rsidRPr="00275CA8">
              <w:rPr>
                <w:rFonts w:ascii="Arial" w:hAnsi="Arial" w:cs="Arial"/>
                <w:b/>
                <w:bCs/>
              </w:rPr>
              <w:t>т</w:t>
            </w:r>
            <w:r w:rsidRPr="00275CA8">
              <w:rPr>
                <w:rFonts w:ascii="Arial" w:hAnsi="Arial" w:cs="Arial"/>
                <w:b/>
                <w:bCs/>
              </w:rPr>
              <w:t>ветствии с нормативн</w:t>
            </w:r>
            <w:r w:rsidRPr="00275CA8">
              <w:rPr>
                <w:rFonts w:ascii="Arial" w:hAnsi="Arial" w:cs="Arial"/>
                <w:b/>
                <w:bCs/>
              </w:rPr>
              <w:t>ы</w:t>
            </w:r>
            <w:r w:rsidRPr="00275CA8">
              <w:rPr>
                <w:rFonts w:ascii="Arial" w:hAnsi="Arial" w:cs="Arial"/>
                <w:b/>
                <w:bCs/>
              </w:rPr>
              <w:t>ми документами, м</w:t>
            </w:r>
          </w:p>
        </w:tc>
        <w:tc>
          <w:tcPr>
            <w:tcW w:w="1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Фактически уст</w:t>
            </w:r>
            <w:r w:rsidRPr="00275CA8">
              <w:rPr>
                <w:rFonts w:ascii="Arial" w:hAnsi="Arial" w:cs="Arial"/>
                <w:b/>
                <w:bCs/>
              </w:rPr>
              <w:t>а</w:t>
            </w:r>
            <w:r w:rsidRPr="00275CA8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275CA8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2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2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75CA8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275CA8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212</w:t>
            </w:r>
          </w:p>
        </w:tc>
        <w:tc>
          <w:tcPr>
            <w:tcW w:w="1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275CA8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0+0</w:t>
            </w:r>
          </w:p>
        </w:tc>
        <w:tc>
          <w:tcPr>
            <w:tcW w:w="1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0+1000</w:t>
            </w:r>
          </w:p>
        </w:tc>
        <w:tc>
          <w:tcPr>
            <w:tcW w:w="1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справа</w:t>
            </w:r>
          </w:p>
        </w:tc>
        <w:tc>
          <w:tcPr>
            <w:tcW w:w="22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106</w:t>
            </w:r>
          </w:p>
        </w:tc>
        <w:tc>
          <w:tcPr>
            <w:tcW w:w="1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275CA8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2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1+0</w:t>
            </w:r>
          </w:p>
        </w:tc>
        <w:tc>
          <w:tcPr>
            <w:tcW w:w="17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1+200</w:t>
            </w:r>
          </w:p>
        </w:tc>
        <w:tc>
          <w:tcPr>
            <w:tcW w:w="19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справа</w:t>
            </w:r>
          </w:p>
        </w:tc>
        <w:tc>
          <w:tcPr>
            <w:tcW w:w="22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75CA8">
              <w:rPr>
                <w:rFonts w:ascii="Arial" w:hAnsi="Arial" w:cs="Arial"/>
              </w:rPr>
              <w:t>106</w:t>
            </w:r>
          </w:p>
        </w:tc>
        <w:tc>
          <w:tcPr>
            <w:tcW w:w="1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275CA8" w:rsidRDefault="0077067E" w:rsidP="00275CA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275CA8" w:rsidRDefault="0077067E" w:rsidP="00275CA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275CA8">
      <w:pPr>
        <w:overflowPunct/>
        <w:autoSpaceDE/>
        <w:autoSpaceDN/>
        <w:adjustRightInd/>
        <w:jc w:val="center"/>
        <w:textAlignment w:val="auto"/>
        <w:rPr>
          <w:rFonts w:ascii="Courier New" w:eastAsia="MS Mincho" w:hAnsi="Courier New" w:cs="Courier New"/>
        </w:rPr>
      </w:pPr>
    </w:p>
    <w:p w:rsidR="0077067E" w:rsidRPr="00764FE0" w:rsidRDefault="0077067E" w:rsidP="00764FE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7067E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Default="0077067E" w:rsidP="00CA112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CA112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CA112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Александро-Невское  ул. Красная Нива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400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E92B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E92B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Pr="00BC1E21" w:rsidRDefault="0077067E" w:rsidP="002C2E6D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32"/>
          <w:szCs w:val="32"/>
        </w:rPr>
      </w:pPr>
    </w:p>
    <w:p w:rsidR="0077067E" w:rsidRDefault="0077067E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77067E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2B6CAD">
        <w:rPr>
          <w:b/>
          <w:noProof/>
          <w:sz w:val="44"/>
          <w:szCs w:val="44"/>
        </w:rPr>
        <w:pict>
          <v:shape id="Рисунок 6" o:spid="_x0000_i1027" type="#_x0000_t75" style="width:408.75pt;height:369pt;visibility:visible">
            <v:imagedata r:id="rId9" o:title=""/>
          </v:shape>
        </w:pict>
      </w:r>
    </w:p>
    <w:p w:rsidR="0077067E" w:rsidRPr="00526AE7" w:rsidRDefault="0077067E" w:rsidP="00526AE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526AE7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526AE7" w:rsidRDefault="0077067E" w:rsidP="00526AE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526AE7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526AE7" w:rsidRDefault="0077067E" w:rsidP="00526AE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526AE7">
        <w:rPr>
          <w:rFonts w:ascii="Arial" w:eastAsia="MS Mincho" w:hAnsi="Arial" w:cs="Arial"/>
          <w:b/>
          <w:bCs/>
          <w:i/>
          <w:iCs/>
        </w:rPr>
        <w:t>с. Александро-Невское ул. Красная Нива</w:t>
      </w:r>
    </w:p>
    <w:p w:rsidR="0077067E" w:rsidRPr="00526AE7" w:rsidRDefault="0077067E" w:rsidP="00526AE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526AE7">
        <w:rPr>
          <w:rFonts w:ascii="Arial" w:eastAsia="MS Mincho" w:hAnsi="Arial" w:cs="Arial"/>
          <w:b/>
          <w:bCs/>
        </w:rPr>
        <w:t>Протяженность участка –</w:t>
      </w:r>
      <w:r w:rsidRPr="00526AE7">
        <w:rPr>
          <w:rFonts w:ascii="Arial" w:eastAsia="MS Mincho" w:hAnsi="Arial" w:cs="Arial"/>
          <w:b/>
          <w:bCs/>
          <w:i/>
          <w:iCs/>
        </w:rPr>
        <w:t xml:space="preserve"> От 0+0 до 1+400</w:t>
      </w:r>
    </w:p>
    <w:p w:rsidR="0077067E" w:rsidRPr="00526AE7" w:rsidRDefault="0077067E" w:rsidP="00526AE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684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747"/>
        <w:gridCol w:w="2466"/>
        <w:gridCol w:w="3857"/>
        <w:gridCol w:w="1418"/>
        <w:gridCol w:w="1306"/>
        <w:gridCol w:w="1103"/>
        <w:gridCol w:w="1560"/>
        <w:gridCol w:w="1029"/>
        <w:gridCol w:w="1158"/>
        <w:gridCol w:w="1028"/>
        <w:gridCol w:w="12"/>
      </w:tblGrid>
      <w:tr w:rsidR="0077067E" w:rsidRPr="00526AE7" w:rsidTr="00526AE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526AE7">
              <w:rPr>
                <w:rFonts w:ascii="Arial" w:hAnsi="Arial" w:cs="Arial"/>
                <w:b/>
                <w:bCs/>
              </w:rPr>
              <w:t>у</w:t>
            </w:r>
            <w:r w:rsidRPr="00526AE7">
              <w:rPr>
                <w:rFonts w:ascii="Arial" w:hAnsi="Arial" w:cs="Arial"/>
                <w:b/>
                <w:bCs/>
              </w:rPr>
              <w:t>ального проектир</w:t>
            </w:r>
            <w:r w:rsidRPr="00526AE7">
              <w:rPr>
                <w:rFonts w:ascii="Arial" w:hAnsi="Arial" w:cs="Arial"/>
                <w:b/>
                <w:bCs/>
              </w:rPr>
              <w:t>о</w:t>
            </w:r>
            <w:r w:rsidRPr="00526AE7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19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526AE7" w:rsidTr="00526AE7">
        <w:trPr>
          <w:gridAfter w:val="1"/>
          <w:wAfter w:w="12" w:type="dxa"/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26AE7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2.4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1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слева</w:t>
            </w: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2.1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0+60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1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справа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8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Знаки дополнительной информации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8.13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0+3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примык</w:t>
            </w:r>
            <w:r w:rsidRPr="00526AE7">
              <w:rPr>
                <w:rFonts w:ascii="Arial" w:hAnsi="Arial" w:cs="Arial"/>
              </w:rPr>
              <w:t>а</w:t>
            </w:r>
            <w:r w:rsidRPr="00526AE7">
              <w:rPr>
                <w:rFonts w:ascii="Arial" w:hAnsi="Arial" w:cs="Arial"/>
              </w:rPr>
              <w:t>ние справа</w:t>
            </w: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примык</w:t>
            </w:r>
            <w:r w:rsidRPr="00526AE7">
              <w:rPr>
                <w:rFonts w:ascii="Arial" w:hAnsi="Arial" w:cs="Arial"/>
              </w:rPr>
              <w:t>а</w:t>
            </w:r>
            <w:r w:rsidRPr="00526AE7">
              <w:rPr>
                <w:rFonts w:ascii="Arial" w:hAnsi="Arial" w:cs="Arial"/>
              </w:rPr>
              <w:t>ние слева</w:t>
            </w: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8.13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Направление главной дороги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0+28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требуется</w:t>
            </w: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1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слева</w:t>
            </w: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3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3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0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5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526AE7" w:rsidTr="00526AE7">
        <w:trPr>
          <w:gridAfter w:val="1"/>
          <w:wAfter w:w="12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526AE7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38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26AE7">
              <w:rPr>
                <w:rFonts w:ascii="Arial" w:hAnsi="Arial" w:cs="Arial"/>
              </w:rPr>
              <w:t>5</w:t>
            </w:r>
          </w:p>
        </w:tc>
        <w:tc>
          <w:tcPr>
            <w:tcW w:w="11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526AE7" w:rsidRDefault="0077067E" w:rsidP="00526AE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526AE7" w:rsidRDefault="0077067E" w:rsidP="00526AE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Pr="00C26A23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C26A23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C26A23" w:rsidRDefault="0077067E" w:rsidP="00C26A2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C26A23">
        <w:rPr>
          <w:rFonts w:ascii="Arial" w:eastAsia="MS Mincho" w:hAnsi="Arial" w:cs="Arial"/>
          <w:b/>
          <w:bCs/>
          <w:i/>
          <w:iCs/>
        </w:rPr>
        <w:t>с. Александро-Невское ул. Красная Нива</w:t>
      </w:r>
    </w:p>
    <w:p w:rsidR="0077067E" w:rsidRPr="00C26A23" w:rsidRDefault="0077067E" w:rsidP="00C26A23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C26A23">
        <w:rPr>
          <w:rFonts w:ascii="Arial" w:eastAsia="MS Mincho" w:hAnsi="Arial" w:cs="Arial"/>
          <w:b/>
          <w:bCs/>
        </w:rPr>
        <w:t>Протяженность участка –</w:t>
      </w:r>
      <w:r w:rsidRPr="00C26A23">
        <w:rPr>
          <w:rFonts w:ascii="Arial" w:eastAsia="MS Mincho" w:hAnsi="Arial" w:cs="Arial"/>
          <w:b/>
          <w:bCs/>
          <w:i/>
          <w:iCs/>
        </w:rPr>
        <w:t xml:space="preserve"> От 0+0 до 1+400</w:t>
      </w:r>
    </w:p>
    <w:p w:rsidR="0077067E" w:rsidRPr="00C26A23" w:rsidRDefault="0077067E" w:rsidP="00C26A2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985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559"/>
        <w:gridCol w:w="1984"/>
        <w:gridCol w:w="2310"/>
        <w:gridCol w:w="2170"/>
        <w:gridCol w:w="1984"/>
      </w:tblGrid>
      <w:tr w:rsidR="0077067E" w:rsidRPr="00C26A23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31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15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C26A23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98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31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Проектируемые в соответствии с нормативными д</w:t>
            </w:r>
            <w:r w:rsidRPr="00C26A23">
              <w:rPr>
                <w:rFonts w:ascii="Arial" w:hAnsi="Arial" w:cs="Arial"/>
                <w:b/>
                <w:bCs/>
              </w:rPr>
              <w:t>о</w:t>
            </w:r>
            <w:r w:rsidRPr="00C26A23">
              <w:rPr>
                <w:rFonts w:ascii="Arial" w:hAnsi="Arial" w:cs="Arial"/>
                <w:b/>
                <w:bCs/>
              </w:rPr>
              <w:t>кументами, м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Фактически уст</w:t>
            </w:r>
            <w:r w:rsidRPr="00C26A23">
              <w:rPr>
                <w:rFonts w:ascii="Arial" w:hAnsi="Arial" w:cs="Arial"/>
                <w:b/>
                <w:bCs/>
              </w:rPr>
              <w:t>а</w:t>
            </w:r>
            <w:r w:rsidRPr="00C26A23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C26A23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26A23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C26A23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1400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26A23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0+0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0+1000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справа</w:t>
            </w:r>
          </w:p>
        </w:tc>
        <w:tc>
          <w:tcPr>
            <w:tcW w:w="2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1000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C26A23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2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1+0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1+400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справа</w:t>
            </w:r>
          </w:p>
        </w:tc>
        <w:tc>
          <w:tcPr>
            <w:tcW w:w="2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26A23">
              <w:rPr>
                <w:rFonts w:ascii="Arial" w:hAnsi="Arial" w:cs="Arial"/>
              </w:rPr>
              <w:t>400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C26A23" w:rsidRDefault="0077067E" w:rsidP="00C26A2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C26A23" w:rsidRDefault="0077067E" w:rsidP="00C26A2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D67AD6" w:rsidRDefault="0077067E" w:rsidP="00D67AD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520B8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520B86" w:rsidRDefault="0077067E" w:rsidP="00520B8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77067E" w:rsidSect="00BC1E21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Default="0077067E" w:rsidP="003D26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3D26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3D26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Александро-Невское  ул. Новостройка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000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Pr="00BC1E21" w:rsidRDefault="0077067E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Pr="00BC1E21" w:rsidRDefault="0077067E" w:rsidP="00AA269F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32"/>
          <w:szCs w:val="32"/>
        </w:rPr>
      </w:pPr>
      <w:r w:rsidRPr="002B6CAD">
        <w:rPr>
          <w:b/>
          <w:noProof/>
          <w:sz w:val="32"/>
          <w:szCs w:val="32"/>
        </w:rPr>
        <w:pict>
          <v:shape id="Рисунок 8" o:spid="_x0000_i1028" type="#_x0000_t75" style="width:477.75pt;height:358.5pt;visibility:visible">
            <v:imagedata r:id="rId10" o:title=""/>
          </v:shape>
        </w:pict>
      </w:r>
    </w:p>
    <w:p w:rsidR="0077067E" w:rsidRDefault="0077067E" w:rsidP="00BC1E21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44"/>
          <w:szCs w:val="44"/>
        </w:rPr>
        <w:sectPr w:rsidR="0077067E" w:rsidSect="00956C40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Pr="004D6D41" w:rsidRDefault="0077067E" w:rsidP="004D6D4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4D6D41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4D6D41" w:rsidRDefault="0077067E" w:rsidP="004D6D4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4D6D41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4D6D41" w:rsidRDefault="0077067E" w:rsidP="004D6D4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4D6D41">
        <w:rPr>
          <w:rFonts w:ascii="Arial" w:eastAsia="MS Mincho" w:hAnsi="Arial" w:cs="Arial"/>
          <w:b/>
          <w:bCs/>
          <w:i/>
          <w:iCs/>
        </w:rPr>
        <w:t>с. Александро-Невское ул. Новостройка</w:t>
      </w:r>
    </w:p>
    <w:p w:rsidR="0077067E" w:rsidRPr="004D6D41" w:rsidRDefault="0077067E" w:rsidP="004D6D4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4D6D41">
        <w:rPr>
          <w:rFonts w:ascii="Arial" w:eastAsia="MS Mincho" w:hAnsi="Arial" w:cs="Arial"/>
          <w:b/>
          <w:bCs/>
        </w:rPr>
        <w:t>Протяженность участка –</w:t>
      </w:r>
      <w:r w:rsidRPr="004D6D41">
        <w:rPr>
          <w:rFonts w:ascii="Arial" w:eastAsia="MS Mincho" w:hAnsi="Arial" w:cs="Arial"/>
          <w:b/>
          <w:bCs/>
          <w:i/>
          <w:iCs/>
        </w:rPr>
        <w:t xml:space="preserve"> От 0+0 до 1+0</w:t>
      </w:r>
    </w:p>
    <w:p w:rsidR="0077067E" w:rsidRPr="004D6D41" w:rsidRDefault="0077067E" w:rsidP="004D6D4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4109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747"/>
        <w:gridCol w:w="2466"/>
        <w:gridCol w:w="2600"/>
        <w:gridCol w:w="1417"/>
        <w:gridCol w:w="1306"/>
        <w:gridCol w:w="843"/>
        <w:gridCol w:w="1535"/>
        <w:gridCol w:w="1030"/>
        <w:gridCol w:w="890"/>
        <w:gridCol w:w="1275"/>
      </w:tblGrid>
      <w:tr w:rsidR="0077067E" w:rsidRPr="004D6D41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4D6D41">
              <w:rPr>
                <w:rFonts w:ascii="Arial" w:hAnsi="Arial" w:cs="Arial"/>
                <w:b/>
                <w:bCs/>
              </w:rPr>
              <w:t>у</w:t>
            </w:r>
            <w:r w:rsidRPr="004D6D41">
              <w:rPr>
                <w:rFonts w:ascii="Arial" w:hAnsi="Arial" w:cs="Arial"/>
                <w:b/>
                <w:bCs/>
              </w:rPr>
              <w:t>ального проектир</w:t>
            </w:r>
            <w:r w:rsidRPr="004D6D41">
              <w:rPr>
                <w:rFonts w:ascii="Arial" w:hAnsi="Arial" w:cs="Arial"/>
                <w:b/>
                <w:bCs/>
              </w:rPr>
              <w:t>о</w:t>
            </w:r>
            <w:r w:rsidRPr="004D6D41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1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4D6D41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0+28</w:t>
            </w: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требуется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слева</w:t>
            </w: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0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0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D6D41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4D6D41" w:rsidRDefault="0077067E" w:rsidP="004D6D4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8319D0" w:rsidRDefault="0077067E" w:rsidP="008319D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4D6D41" w:rsidRDefault="0077067E" w:rsidP="004D6D4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4D6D41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4D6D41" w:rsidRDefault="0077067E" w:rsidP="004D6D41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4D6D41">
        <w:rPr>
          <w:rFonts w:ascii="Arial" w:eastAsia="MS Mincho" w:hAnsi="Arial" w:cs="Arial"/>
          <w:b/>
          <w:bCs/>
          <w:i/>
          <w:iCs/>
        </w:rPr>
        <w:t>с. Александро-Невское ул. Новостройка</w:t>
      </w:r>
    </w:p>
    <w:p w:rsidR="0077067E" w:rsidRPr="004D6D41" w:rsidRDefault="0077067E" w:rsidP="004D6D41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4D6D41">
        <w:rPr>
          <w:rFonts w:ascii="Arial" w:eastAsia="MS Mincho" w:hAnsi="Arial" w:cs="Arial"/>
          <w:b/>
          <w:bCs/>
        </w:rPr>
        <w:t>Протяженность участка –</w:t>
      </w:r>
      <w:r w:rsidRPr="004D6D41">
        <w:rPr>
          <w:rFonts w:ascii="Arial" w:eastAsia="MS Mincho" w:hAnsi="Arial" w:cs="Arial"/>
          <w:b/>
          <w:bCs/>
          <w:i/>
          <w:iCs/>
        </w:rPr>
        <w:t xml:space="preserve"> От 0+0 до 1+0</w:t>
      </w:r>
    </w:p>
    <w:p w:rsidR="0077067E" w:rsidRPr="004D6D41" w:rsidRDefault="0077067E" w:rsidP="004D6D41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040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701"/>
        <w:gridCol w:w="1840"/>
        <w:gridCol w:w="2127"/>
        <w:gridCol w:w="2268"/>
        <w:gridCol w:w="2126"/>
      </w:tblGrid>
      <w:tr w:rsidR="0077067E" w:rsidRPr="004D6D41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3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4D6D41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84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12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Проектируемые в соответствии с но</w:t>
            </w:r>
            <w:r w:rsidRPr="004D6D41">
              <w:rPr>
                <w:rFonts w:ascii="Arial" w:hAnsi="Arial" w:cs="Arial"/>
                <w:b/>
                <w:bCs/>
              </w:rPr>
              <w:t>р</w:t>
            </w:r>
            <w:r w:rsidRPr="004D6D41">
              <w:rPr>
                <w:rFonts w:ascii="Arial" w:hAnsi="Arial" w:cs="Arial"/>
                <w:b/>
                <w:bCs/>
              </w:rPr>
              <w:t>мативными докуме</w:t>
            </w:r>
            <w:r w:rsidRPr="004D6D41">
              <w:rPr>
                <w:rFonts w:ascii="Arial" w:hAnsi="Arial" w:cs="Arial"/>
                <w:b/>
                <w:bCs/>
              </w:rPr>
              <w:t>н</w:t>
            </w:r>
            <w:r w:rsidRPr="004D6D41">
              <w:rPr>
                <w:rFonts w:ascii="Arial" w:hAnsi="Arial" w:cs="Arial"/>
                <w:b/>
                <w:bCs/>
              </w:rPr>
              <w:t>тами, м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Фактически уст</w:t>
            </w:r>
            <w:r w:rsidRPr="004D6D41">
              <w:rPr>
                <w:rFonts w:ascii="Arial" w:hAnsi="Arial" w:cs="Arial"/>
                <w:b/>
                <w:bCs/>
              </w:rPr>
              <w:t>а</w:t>
            </w:r>
            <w:r w:rsidRPr="004D6D41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4D6D41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D6D41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994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4D6D41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0+6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0+1000</w:t>
            </w:r>
          </w:p>
        </w:tc>
        <w:tc>
          <w:tcPr>
            <w:tcW w:w="1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справа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D6D41">
              <w:rPr>
                <w:rFonts w:ascii="Arial" w:hAnsi="Arial" w:cs="Arial"/>
              </w:rPr>
              <w:t>994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4D6D41" w:rsidRDefault="0077067E" w:rsidP="004D6D4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4D6D41" w:rsidRDefault="0077067E" w:rsidP="004D6D41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8319D0">
      <w:pPr>
        <w:overflowPunct/>
        <w:autoSpaceDE/>
        <w:autoSpaceDN/>
        <w:adjustRightInd/>
        <w:ind w:leftChars="283" w:left="566" w:firstLine="852"/>
        <w:textAlignment w:val="auto"/>
        <w:rPr>
          <w:b/>
          <w:sz w:val="44"/>
          <w:szCs w:val="44"/>
        </w:rPr>
        <w:sectPr w:rsidR="0077067E" w:rsidSect="00BC1E21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Default="0077067E" w:rsidP="00FF4C6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FF4C6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FF4C6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Белоозерный  ул. Центральная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500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AA568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AA568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A37A38">
      <w:pPr>
        <w:overflowPunct/>
        <w:autoSpaceDE/>
        <w:autoSpaceDN/>
        <w:adjustRightInd/>
        <w:ind w:leftChars="-283" w:left="-566"/>
        <w:jc w:val="center"/>
        <w:textAlignment w:val="auto"/>
        <w:rPr>
          <w:b/>
          <w:sz w:val="32"/>
          <w:szCs w:val="32"/>
        </w:rPr>
      </w:pPr>
    </w:p>
    <w:p w:rsidR="0077067E" w:rsidRDefault="0077067E" w:rsidP="0082475D">
      <w:pPr>
        <w:overflowPunct/>
        <w:autoSpaceDE/>
        <w:autoSpaceDN/>
        <w:adjustRightInd/>
        <w:ind w:leftChars="283" w:left="848" w:hanging="282"/>
        <w:jc w:val="center"/>
        <w:textAlignment w:val="auto"/>
        <w:rPr>
          <w:b/>
          <w:sz w:val="32"/>
          <w:szCs w:val="32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2B6CAD">
        <w:rPr>
          <w:b/>
          <w:noProof/>
          <w:sz w:val="32"/>
          <w:szCs w:val="32"/>
        </w:rPr>
        <w:pict>
          <v:shape id="Рисунок 11" o:spid="_x0000_i1029" type="#_x0000_t75" style="width:644.25pt;height:366pt;visibility:visible">
            <v:imagedata r:id="rId11" o:title=""/>
          </v:shape>
        </w:pict>
      </w:r>
    </w:p>
    <w:p w:rsidR="0077067E" w:rsidRPr="00984926" w:rsidRDefault="0077067E" w:rsidP="0098492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984926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984926" w:rsidRDefault="0077067E" w:rsidP="0098492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984926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984926" w:rsidRDefault="0077067E" w:rsidP="0098492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984926">
        <w:rPr>
          <w:rFonts w:ascii="Arial" w:eastAsia="MS Mincho" w:hAnsi="Arial" w:cs="Arial"/>
          <w:b/>
          <w:bCs/>
          <w:i/>
          <w:iCs/>
        </w:rPr>
        <w:t>п. Белоозерный ул. Центральная</w:t>
      </w:r>
    </w:p>
    <w:p w:rsidR="0077067E" w:rsidRPr="00984926" w:rsidRDefault="0077067E" w:rsidP="0098492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984926">
        <w:rPr>
          <w:rFonts w:ascii="Arial" w:eastAsia="MS Mincho" w:hAnsi="Arial" w:cs="Arial"/>
          <w:b/>
          <w:bCs/>
        </w:rPr>
        <w:t>Протяженность участка –</w:t>
      </w:r>
      <w:r w:rsidRPr="00984926">
        <w:rPr>
          <w:rFonts w:ascii="Arial" w:eastAsia="MS Mincho" w:hAnsi="Arial" w:cs="Arial"/>
          <w:b/>
          <w:bCs/>
          <w:i/>
          <w:iCs/>
        </w:rPr>
        <w:t xml:space="preserve"> От 0+0 до 1+500</w:t>
      </w:r>
    </w:p>
    <w:p w:rsidR="0077067E" w:rsidRPr="00984926" w:rsidRDefault="0077067E" w:rsidP="0098492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698" w:type="dxa"/>
        <w:jc w:val="center"/>
        <w:tblLayout w:type="fixed"/>
        <w:tblCellMar>
          <w:left w:w="40" w:type="dxa"/>
          <w:right w:w="40" w:type="dxa"/>
        </w:tblCellMar>
        <w:tblLook w:val="00A0"/>
      </w:tblPr>
      <w:tblGrid>
        <w:gridCol w:w="746"/>
        <w:gridCol w:w="2467"/>
        <w:gridCol w:w="4019"/>
        <w:gridCol w:w="1363"/>
        <w:gridCol w:w="1307"/>
        <w:gridCol w:w="1104"/>
        <w:gridCol w:w="1652"/>
        <w:gridCol w:w="965"/>
        <w:gridCol w:w="941"/>
        <w:gridCol w:w="1134"/>
      </w:tblGrid>
      <w:tr w:rsidR="0077067E" w:rsidRPr="00984926" w:rsidTr="00984926">
        <w:trPr>
          <w:trHeight w:val="20"/>
          <w:tblHeader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984926">
              <w:rPr>
                <w:rFonts w:ascii="Arial" w:hAnsi="Arial" w:cs="Arial"/>
                <w:b/>
                <w:bCs/>
              </w:rPr>
              <w:t>у</w:t>
            </w:r>
            <w:r w:rsidRPr="00984926">
              <w:rPr>
                <w:rFonts w:ascii="Arial" w:hAnsi="Arial" w:cs="Arial"/>
                <w:b/>
                <w:bCs/>
              </w:rPr>
              <w:t>ального проектир</w:t>
            </w:r>
            <w:r w:rsidRPr="00984926">
              <w:rPr>
                <w:rFonts w:ascii="Arial" w:hAnsi="Arial" w:cs="Arial"/>
                <w:b/>
                <w:bCs/>
              </w:rPr>
              <w:t>о</w:t>
            </w:r>
            <w:r w:rsidRPr="00984926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Установлено / требуется у</w:t>
            </w:r>
            <w:r w:rsidRPr="00984926">
              <w:rPr>
                <w:rFonts w:ascii="Arial" w:hAnsi="Arial" w:cs="Arial"/>
                <w:b/>
                <w:bCs/>
              </w:rPr>
              <w:t>с</w:t>
            </w:r>
            <w:r w:rsidRPr="00984926">
              <w:rPr>
                <w:rFonts w:ascii="Arial" w:hAnsi="Arial" w:cs="Arial"/>
                <w:b/>
                <w:bCs/>
              </w:rPr>
              <w:t>тановить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07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Месторасполож</w:t>
            </w:r>
            <w:r w:rsidRPr="00984926">
              <w:rPr>
                <w:rFonts w:ascii="Arial" w:hAnsi="Arial" w:cs="Arial"/>
                <w:b/>
                <w:bCs/>
              </w:rPr>
              <w:t>е</w:t>
            </w:r>
            <w:r w:rsidRPr="00984926">
              <w:rPr>
                <w:rFonts w:ascii="Arial" w:hAnsi="Arial" w:cs="Arial"/>
                <w:b/>
                <w:bCs/>
              </w:rPr>
              <w:t>ние</w:t>
            </w:r>
          </w:p>
        </w:tc>
      </w:tr>
      <w:tr w:rsidR="0077067E" w:rsidRPr="00984926" w:rsidTr="00984926">
        <w:trPr>
          <w:trHeight w:val="20"/>
          <w:tblHeader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984926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Предупреждающие знаки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1.23(Желт.фон)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Дети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0+564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1.23(Желт.фон)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Дети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0+614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3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1.23(Желт.фон)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Дети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0+720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4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1.23(Желт.фон)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Дети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0+790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4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4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2.4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0+110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примык</w:t>
            </w:r>
            <w:r w:rsidRPr="00984926">
              <w:rPr>
                <w:rFonts w:ascii="Arial" w:hAnsi="Arial" w:cs="Arial"/>
              </w:rPr>
              <w:t>а</w:t>
            </w:r>
            <w:r w:rsidRPr="00984926">
              <w:rPr>
                <w:rFonts w:ascii="Arial" w:hAnsi="Arial" w:cs="Arial"/>
              </w:rPr>
              <w:t>ние 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6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2.1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0+135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7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2.4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0+540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примык</w:t>
            </w:r>
            <w:r w:rsidRPr="00984926">
              <w:rPr>
                <w:rFonts w:ascii="Arial" w:hAnsi="Arial" w:cs="Arial"/>
              </w:rPr>
              <w:t>а</w:t>
            </w:r>
            <w:r w:rsidRPr="00984926">
              <w:rPr>
                <w:rFonts w:ascii="Arial" w:hAnsi="Arial" w:cs="Arial"/>
              </w:rPr>
              <w:t>ние 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8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2.1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0+565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4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4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3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Запрещающие знаки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9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3.24(Желт.фон)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Ограничение максимальной скорости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0+614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10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3.24(Желт.фон)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Ограничение максимальной скорости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0+720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Знаки особых предписаний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11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5.16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Место остановки автобуса и(или) тро</w:t>
            </w:r>
            <w:r w:rsidRPr="00984926">
              <w:rPr>
                <w:rFonts w:ascii="Arial" w:hAnsi="Arial" w:cs="Arial"/>
              </w:rPr>
              <w:t>л</w:t>
            </w:r>
            <w:r w:rsidRPr="00984926">
              <w:rPr>
                <w:rFonts w:ascii="Arial" w:hAnsi="Arial" w:cs="Arial"/>
              </w:rPr>
              <w:t>лейбуса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0+523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12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0+533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13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0+533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14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0+546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15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0+546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16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5.16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Место остановки автобуса и(или) тро</w:t>
            </w:r>
            <w:r w:rsidRPr="00984926">
              <w:rPr>
                <w:rFonts w:ascii="Arial" w:hAnsi="Arial" w:cs="Arial"/>
              </w:rPr>
              <w:t>л</w:t>
            </w:r>
            <w:r w:rsidRPr="00984926">
              <w:rPr>
                <w:rFonts w:ascii="Arial" w:hAnsi="Arial" w:cs="Arial"/>
              </w:rPr>
              <w:t>лейбуса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0+556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8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8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8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Знаки дополнительной информации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17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0+614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справа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18</w:t>
            </w: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0+720</w:t>
            </w: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требуется</w:t>
            </w: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1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слева</w:t>
            </w: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984926" w:rsidTr="00984926">
        <w:trPr>
          <w:trHeight w:val="20"/>
          <w:jc w:val="center"/>
        </w:trPr>
        <w:tc>
          <w:tcPr>
            <w:tcW w:w="7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984926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40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984926">
              <w:rPr>
                <w:rFonts w:ascii="Arial" w:hAnsi="Arial" w:cs="Arial"/>
              </w:rPr>
              <w:t>20</w:t>
            </w:r>
          </w:p>
        </w:tc>
        <w:tc>
          <w:tcPr>
            <w:tcW w:w="9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984926" w:rsidRDefault="0077067E" w:rsidP="0098492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Default="0077067E" w:rsidP="007166F3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7067E" w:rsidRPr="007166F3" w:rsidRDefault="0077067E" w:rsidP="007166F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7166F3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7166F3" w:rsidRDefault="0077067E" w:rsidP="007166F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7166F3">
        <w:rPr>
          <w:rFonts w:ascii="Arial" w:eastAsia="MS Mincho" w:hAnsi="Arial" w:cs="Arial"/>
          <w:b/>
          <w:bCs/>
          <w:i/>
          <w:iCs/>
        </w:rPr>
        <w:t>п. Белоозерный ул. Центральная</w:t>
      </w:r>
    </w:p>
    <w:p w:rsidR="0077067E" w:rsidRPr="007166F3" w:rsidRDefault="0077067E" w:rsidP="007166F3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7166F3">
        <w:rPr>
          <w:rFonts w:ascii="Arial" w:eastAsia="MS Mincho" w:hAnsi="Arial" w:cs="Arial"/>
          <w:b/>
          <w:bCs/>
        </w:rPr>
        <w:t>Протяженность участка –</w:t>
      </w:r>
      <w:r w:rsidRPr="007166F3">
        <w:rPr>
          <w:rFonts w:ascii="Arial" w:eastAsia="MS Mincho" w:hAnsi="Arial" w:cs="Arial"/>
          <w:b/>
          <w:bCs/>
          <w:i/>
          <w:iCs/>
        </w:rPr>
        <w:t xml:space="preserve"> От 0+0 до 1+500</w:t>
      </w:r>
    </w:p>
    <w:p w:rsidR="0077067E" w:rsidRPr="007166F3" w:rsidRDefault="0077067E" w:rsidP="007166F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728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701"/>
        <w:gridCol w:w="1699"/>
        <w:gridCol w:w="2240"/>
        <w:gridCol w:w="2126"/>
        <w:gridCol w:w="1984"/>
      </w:tblGrid>
      <w:tr w:rsidR="0077067E" w:rsidRPr="007166F3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69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24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1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7166F3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69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24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Проектируемые в соответствии с нормативными д</w:t>
            </w:r>
            <w:r w:rsidRPr="007166F3">
              <w:rPr>
                <w:rFonts w:ascii="Arial" w:hAnsi="Arial" w:cs="Arial"/>
                <w:b/>
                <w:bCs/>
              </w:rPr>
              <w:t>о</w:t>
            </w:r>
            <w:r w:rsidRPr="007166F3">
              <w:rPr>
                <w:rFonts w:ascii="Arial" w:hAnsi="Arial" w:cs="Arial"/>
                <w:b/>
                <w:bCs/>
              </w:rPr>
              <w:t>кументами, м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Фактически уст</w:t>
            </w:r>
            <w:r w:rsidRPr="007166F3">
              <w:rPr>
                <w:rFonts w:ascii="Arial" w:hAnsi="Arial" w:cs="Arial"/>
                <w:b/>
                <w:bCs/>
              </w:rPr>
              <w:t>а</w:t>
            </w:r>
            <w:r w:rsidRPr="007166F3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7166F3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7166F3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7166F3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1500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7166F3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0+0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0+1000</w:t>
            </w:r>
          </w:p>
        </w:tc>
        <w:tc>
          <w:tcPr>
            <w:tcW w:w="1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слева</w:t>
            </w:r>
          </w:p>
        </w:tc>
        <w:tc>
          <w:tcPr>
            <w:tcW w:w="2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1000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7166F3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2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1+0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1+500</w:t>
            </w:r>
          </w:p>
        </w:tc>
        <w:tc>
          <w:tcPr>
            <w:tcW w:w="16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слева</w:t>
            </w:r>
          </w:p>
        </w:tc>
        <w:tc>
          <w:tcPr>
            <w:tcW w:w="2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7166F3">
              <w:rPr>
                <w:rFonts w:ascii="Arial" w:hAnsi="Arial" w:cs="Arial"/>
              </w:rPr>
              <w:t>500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7166F3" w:rsidRDefault="0077067E" w:rsidP="007166F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7166F3" w:rsidRDefault="0077067E" w:rsidP="007166F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A42C60" w:rsidRDefault="0077067E" w:rsidP="00A42C6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EF40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EF40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EF4050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Николаевка 2-я  ул. Центральная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800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A660C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A660C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Pr="00BC1E21" w:rsidRDefault="0077067E" w:rsidP="00AA568B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32"/>
          <w:szCs w:val="32"/>
        </w:rPr>
      </w:pPr>
    </w:p>
    <w:p w:rsidR="0077067E" w:rsidRDefault="0077067E" w:rsidP="00830C8D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44"/>
          <w:szCs w:val="44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2B6CAD">
        <w:rPr>
          <w:b/>
          <w:noProof/>
          <w:sz w:val="44"/>
          <w:szCs w:val="44"/>
        </w:rPr>
        <w:pict>
          <v:shape id="Рисунок 12" o:spid="_x0000_i1030" type="#_x0000_t75" style="width:518.25pt;height:366pt;visibility:visible">
            <v:imagedata r:id="rId12" o:title=""/>
          </v:shape>
        </w:pict>
      </w:r>
    </w:p>
    <w:p w:rsidR="0077067E" w:rsidRPr="00332CA7" w:rsidRDefault="0077067E" w:rsidP="00332CA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332CA7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332CA7" w:rsidRDefault="0077067E" w:rsidP="00332CA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332CA7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332CA7" w:rsidRDefault="0077067E" w:rsidP="00332CA7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332CA7">
        <w:rPr>
          <w:rFonts w:ascii="Arial" w:eastAsia="MS Mincho" w:hAnsi="Arial" w:cs="Arial"/>
          <w:b/>
          <w:bCs/>
          <w:i/>
          <w:iCs/>
        </w:rPr>
        <w:t>п. Николаевка 2-я ул. Центральная</w:t>
      </w:r>
    </w:p>
    <w:p w:rsidR="0077067E" w:rsidRPr="00332CA7" w:rsidRDefault="0077067E" w:rsidP="00332CA7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332CA7">
        <w:rPr>
          <w:rFonts w:ascii="Arial" w:eastAsia="MS Mincho" w:hAnsi="Arial" w:cs="Arial"/>
          <w:b/>
          <w:bCs/>
        </w:rPr>
        <w:t>Протяженность участка –</w:t>
      </w:r>
      <w:r w:rsidRPr="00332CA7">
        <w:rPr>
          <w:rFonts w:ascii="Arial" w:eastAsia="MS Mincho" w:hAnsi="Arial" w:cs="Arial"/>
          <w:b/>
          <w:bCs/>
          <w:i/>
          <w:iCs/>
        </w:rPr>
        <w:t xml:space="preserve"> От 0+0 до 1+800</w:t>
      </w:r>
    </w:p>
    <w:p w:rsidR="0077067E" w:rsidRPr="00332CA7" w:rsidRDefault="0077067E" w:rsidP="00332CA7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420" w:type="dxa"/>
        <w:jc w:val="center"/>
        <w:tblLayout w:type="fixed"/>
        <w:tblCellMar>
          <w:left w:w="40" w:type="dxa"/>
          <w:right w:w="40" w:type="dxa"/>
        </w:tblCellMar>
        <w:tblLook w:val="00A0"/>
      </w:tblPr>
      <w:tblGrid>
        <w:gridCol w:w="748"/>
        <w:gridCol w:w="2467"/>
        <w:gridCol w:w="3734"/>
        <w:gridCol w:w="1417"/>
        <w:gridCol w:w="1306"/>
        <w:gridCol w:w="962"/>
        <w:gridCol w:w="1559"/>
        <w:gridCol w:w="959"/>
        <w:gridCol w:w="1279"/>
        <w:gridCol w:w="989"/>
      </w:tblGrid>
      <w:tr w:rsidR="0077067E" w:rsidRPr="00332CA7" w:rsidTr="00332CA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332CA7">
              <w:rPr>
                <w:rFonts w:ascii="Arial" w:hAnsi="Arial" w:cs="Arial"/>
                <w:b/>
                <w:bCs/>
              </w:rPr>
              <w:t>у</w:t>
            </w:r>
            <w:r w:rsidRPr="00332CA7">
              <w:rPr>
                <w:rFonts w:ascii="Arial" w:hAnsi="Arial" w:cs="Arial"/>
                <w:b/>
                <w:bCs/>
              </w:rPr>
              <w:t>ального проектир</w:t>
            </w:r>
            <w:r w:rsidRPr="00332CA7">
              <w:rPr>
                <w:rFonts w:ascii="Arial" w:hAnsi="Arial" w:cs="Arial"/>
                <w:b/>
                <w:bCs/>
              </w:rPr>
              <w:t>о</w:t>
            </w:r>
            <w:r w:rsidRPr="00332CA7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2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332CA7" w:rsidTr="00332CA7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332CA7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Предупреждающие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1.23(Желт.фон)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0+780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1.23(Желт.фон)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0+830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1.23(Желт.фон)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0+923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слева</w:t>
            </w: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1.23(Желт.фон)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0+973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слева</w:t>
            </w: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2.1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0+743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2.4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0+768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2.1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1+175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2.4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1+200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примыкание 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3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Запрещающие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3.24(Желт.фон)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0+830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3.24(Желт.фон)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0+923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слева</w:t>
            </w: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8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Знаки дополнительной информ</w:t>
            </w:r>
            <w:r w:rsidRPr="00332CA7">
              <w:rPr>
                <w:rFonts w:ascii="Arial" w:hAnsi="Arial" w:cs="Arial"/>
                <w:b/>
              </w:rPr>
              <w:t>а</w:t>
            </w:r>
            <w:r w:rsidRPr="00332CA7">
              <w:rPr>
                <w:rFonts w:ascii="Arial" w:hAnsi="Arial" w:cs="Arial"/>
                <w:b/>
              </w:rPr>
              <w:t>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0+830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справа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0+923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требуется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слева</w:t>
            </w: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332CA7" w:rsidTr="00332CA7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332CA7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3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332CA7">
              <w:rPr>
                <w:rFonts w:ascii="Arial" w:hAnsi="Arial" w:cs="Arial"/>
              </w:rPr>
              <w:t>12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332CA7" w:rsidRDefault="0077067E" w:rsidP="00332CA7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332CA7" w:rsidRDefault="0077067E" w:rsidP="00332CA7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6877A0" w:rsidRDefault="0077067E" w:rsidP="006877A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  <w:bookmarkStart w:id="3" w:name="_GoBack"/>
      <w:bookmarkEnd w:id="3"/>
    </w:p>
    <w:p w:rsidR="0077067E" w:rsidRPr="006877A0" w:rsidRDefault="0077067E" w:rsidP="006877A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6877A0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6877A0" w:rsidRDefault="0077067E" w:rsidP="006877A0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6877A0">
        <w:rPr>
          <w:rFonts w:ascii="Arial" w:eastAsia="MS Mincho" w:hAnsi="Arial" w:cs="Arial"/>
          <w:b/>
          <w:bCs/>
          <w:i/>
          <w:iCs/>
        </w:rPr>
        <w:t>п. Николаевка 2-я ул. Центральная</w:t>
      </w:r>
    </w:p>
    <w:p w:rsidR="0077067E" w:rsidRPr="006877A0" w:rsidRDefault="0077067E" w:rsidP="006877A0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6877A0">
        <w:rPr>
          <w:rFonts w:ascii="Arial" w:eastAsia="MS Mincho" w:hAnsi="Arial" w:cs="Arial"/>
          <w:b/>
          <w:bCs/>
        </w:rPr>
        <w:t>Протяженность участка –</w:t>
      </w:r>
      <w:r w:rsidRPr="006877A0">
        <w:rPr>
          <w:rFonts w:ascii="Arial" w:eastAsia="MS Mincho" w:hAnsi="Arial" w:cs="Arial"/>
          <w:b/>
          <w:bCs/>
          <w:i/>
          <w:iCs/>
        </w:rPr>
        <w:t xml:space="preserve"> От 0+0 до 1+800</w:t>
      </w:r>
    </w:p>
    <w:p w:rsidR="0077067E" w:rsidRPr="006877A0" w:rsidRDefault="0077067E" w:rsidP="006877A0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900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842"/>
        <w:gridCol w:w="1843"/>
        <w:gridCol w:w="2268"/>
        <w:gridCol w:w="1985"/>
        <w:gridCol w:w="1984"/>
      </w:tblGrid>
      <w:tr w:rsidR="0077067E" w:rsidRPr="006877A0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9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6877A0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84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8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26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Фактически уст</w:t>
            </w:r>
            <w:r w:rsidRPr="006877A0">
              <w:rPr>
                <w:rFonts w:ascii="Arial" w:hAnsi="Arial" w:cs="Arial"/>
                <w:b/>
                <w:bCs/>
              </w:rPr>
              <w:t>а</w:t>
            </w:r>
            <w:r w:rsidRPr="006877A0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6877A0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6877A0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6877A0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1788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6877A0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0+6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0+1000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справа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994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6877A0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2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1+6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1+800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справа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6877A0">
              <w:rPr>
                <w:rFonts w:ascii="Arial" w:hAnsi="Arial" w:cs="Arial"/>
              </w:rPr>
              <w:t>794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6877A0" w:rsidRDefault="0077067E" w:rsidP="006877A0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6877A0" w:rsidRDefault="0077067E" w:rsidP="006877A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646868" w:rsidRDefault="0077067E" w:rsidP="006468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Default="0077067E" w:rsidP="0018411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18411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18411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Николаевка 2-я  ул. Лесная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800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990C1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990C1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990C1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956E1A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44"/>
          <w:szCs w:val="44"/>
        </w:rPr>
      </w:pPr>
      <w:r w:rsidRPr="002B6CAD">
        <w:rPr>
          <w:b/>
          <w:noProof/>
          <w:sz w:val="44"/>
          <w:szCs w:val="44"/>
        </w:rPr>
        <w:pict>
          <v:shape id="Рисунок 13" o:spid="_x0000_i1031" type="#_x0000_t75" style="width:487.5pt;height:5in;visibility:visible">
            <v:imagedata r:id="rId13" o:title=""/>
          </v:shape>
        </w:pict>
      </w:r>
    </w:p>
    <w:p w:rsidR="0077067E" w:rsidRDefault="0077067E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Pr="00184116" w:rsidRDefault="0077067E" w:rsidP="0018411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184116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184116" w:rsidRDefault="0077067E" w:rsidP="0018411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184116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184116" w:rsidRDefault="0077067E" w:rsidP="0018411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184116">
        <w:rPr>
          <w:rFonts w:ascii="Arial" w:eastAsia="MS Mincho" w:hAnsi="Arial" w:cs="Arial"/>
          <w:b/>
          <w:bCs/>
          <w:i/>
          <w:iCs/>
        </w:rPr>
        <w:t>п. Николаевка 2-я ул. Лесная</w:t>
      </w:r>
    </w:p>
    <w:p w:rsidR="0077067E" w:rsidRPr="00184116" w:rsidRDefault="0077067E" w:rsidP="0018411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184116">
        <w:rPr>
          <w:rFonts w:ascii="Arial" w:eastAsia="MS Mincho" w:hAnsi="Arial" w:cs="Arial"/>
          <w:b/>
          <w:bCs/>
        </w:rPr>
        <w:t>Протяженность участка –</w:t>
      </w:r>
      <w:r w:rsidRPr="00184116">
        <w:rPr>
          <w:rFonts w:ascii="Arial" w:eastAsia="MS Mincho" w:hAnsi="Arial" w:cs="Arial"/>
          <w:b/>
          <w:bCs/>
          <w:i/>
          <w:iCs/>
        </w:rPr>
        <w:t xml:space="preserve"> От 0+0 до 0+800</w:t>
      </w:r>
    </w:p>
    <w:p w:rsidR="0077067E" w:rsidRPr="00184116" w:rsidRDefault="0077067E" w:rsidP="0018411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19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747"/>
        <w:gridCol w:w="2466"/>
        <w:gridCol w:w="2316"/>
        <w:gridCol w:w="1418"/>
        <w:gridCol w:w="1306"/>
        <w:gridCol w:w="1245"/>
        <w:gridCol w:w="2026"/>
        <w:gridCol w:w="1008"/>
        <w:gridCol w:w="1279"/>
        <w:gridCol w:w="1386"/>
      </w:tblGrid>
      <w:tr w:rsidR="0077067E" w:rsidRPr="00184116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184116">
              <w:rPr>
                <w:rFonts w:ascii="Arial" w:hAnsi="Arial" w:cs="Arial"/>
                <w:b/>
                <w:bCs/>
              </w:rPr>
              <w:t>у</w:t>
            </w:r>
            <w:r w:rsidRPr="00184116">
              <w:rPr>
                <w:rFonts w:ascii="Arial" w:hAnsi="Arial" w:cs="Arial"/>
                <w:b/>
                <w:bCs/>
              </w:rPr>
              <w:t>ального проектир</w:t>
            </w:r>
            <w:r w:rsidRPr="00184116">
              <w:rPr>
                <w:rFonts w:ascii="Arial" w:hAnsi="Arial" w:cs="Arial"/>
                <w:b/>
                <w:bCs/>
              </w:rPr>
              <w:t>о</w:t>
            </w:r>
            <w:r w:rsidRPr="00184116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Установлено / тр</w:t>
            </w:r>
            <w:r w:rsidRPr="00184116">
              <w:rPr>
                <w:rFonts w:ascii="Arial" w:hAnsi="Arial" w:cs="Arial"/>
                <w:b/>
                <w:bCs/>
              </w:rPr>
              <w:t>е</w:t>
            </w:r>
            <w:r w:rsidRPr="00184116">
              <w:rPr>
                <w:rFonts w:ascii="Arial" w:hAnsi="Arial" w:cs="Arial"/>
                <w:b/>
                <w:bCs/>
              </w:rPr>
              <w:t>буется установить</w:t>
            </w: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184116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2.4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0+708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требуется</w:t>
            </w: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примыкание слева</w:t>
            </w: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2.1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0+733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требуется</w:t>
            </w: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слева</w:t>
            </w: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84116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184116" w:rsidRDefault="0077067E" w:rsidP="0018411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</w:pPr>
    </w:p>
    <w:p w:rsidR="0077067E" w:rsidRPr="00184116" w:rsidRDefault="0077067E" w:rsidP="0018411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184116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184116" w:rsidRDefault="0077067E" w:rsidP="0018411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184116">
        <w:rPr>
          <w:rFonts w:ascii="Arial" w:eastAsia="MS Mincho" w:hAnsi="Arial" w:cs="Arial"/>
          <w:b/>
          <w:bCs/>
          <w:i/>
          <w:iCs/>
        </w:rPr>
        <w:t>п. Николаевка 2-я ул. Лесная</w:t>
      </w:r>
    </w:p>
    <w:p w:rsidR="0077067E" w:rsidRPr="00184116" w:rsidRDefault="0077067E" w:rsidP="0018411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184116">
        <w:rPr>
          <w:rFonts w:ascii="Arial" w:eastAsia="MS Mincho" w:hAnsi="Arial" w:cs="Arial"/>
          <w:b/>
          <w:bCs/>
        </w:rPr>
        <w:t>Протяженность участка –</w:t>
      </w:r>
      <w:r w:rsidRPr="00184116">
        <w:rPr>
          <w:rFonts w:ascii="Arial" w:eastAsia="MS Mincho" w:hAnsi="Arial" w:cs="Arial"/>
          <w:b/>
          <w:bCs/>
          <w:i/>
          <w:iCs/>
        </w:rPr>
        <w:t xml:space="preserve"> От 0+0 до 0+800</w:t>
      </w:r>
    </w:p>
    <w:p w:rsidR="0077067E" w:rsidRPr="00184116" w:rsidRDefault="0077067E" w:rsidP="0018411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333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701"/>
        <w:gridCol w:w="1701"/>
        <w:gridCol w:w="2126"/>
        <w:gridCol w:w="1843"/>
        <w:gridCol w:w="1984"/>
      </w:tblGrid>
      <w:tr w:rsidR="0077067E" w:rsidRPr="00184116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82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184116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12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Фактически уст</w:t>
            </w:r>
            <w:r w:rsidRPr="00184116">
              <w:rPr>
                <w:rFonts w:ascii="Arial" w:hAnsi="Arial" w:cs="Arial"/>
                <w:b/>
                <w:bCs/>
              </w:rPr>
              <w:t>а</w:t>
            </w:r>
            <w:r w:rsidRPr="00184116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184116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84116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794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184116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0+6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0+800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справа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84116">
              <w:rPr>
                <w:rFonts w:ascii="Arial" w:hAnsi="Arial" w:cs="Arial"/>
              </w:rPr>
              <w:t>794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184116" w:rsidRDefault="0077067E" w:rsidP="0018411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184116" w:rsidRDefault="0077067E" w:rsidP="0018411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 w:rsidP="00184116">
      <w:pPr>
        <w:overflowPunct/>
        <w:autoSpaceDE/>
        <w:autoSpaceDN/>
        <w:adjustRightInd/>
        <w:ind w:leftChars="283" w:left="566" w:firstLine="852"/>
        <w:textAlignment w:val="auto"/>
        <w:rPr>
          <w:b/>
          <w:sz w:val="44"/>
          <w:szCs w:val="44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Default="0077067E" w:rsidP="000136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0136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01369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Новый Карапуз  ул. Береговая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900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CC169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CC169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CC169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2B6CAD">
        <w:rPr>
          <w:b/>
          <w:noProof/>
          <w:sz w:val="44"/>
          <w:szCs w:val="44"/>
        </w:rPr>
        <w:pict>
          <v:shape id="Рисунок 14" o:spid="_x0000_i1032" type="#_x0000_t75" style="width:343.5pt;height:364.5pt;visibility:visible">
            <v:imagedata r:id="rId14" o:title=""/>
          </v:shape>
        </w:pict>
      </w:r>
    </w:p>
    <w:p w:rsidR="0077067E" w:rsidRPr="0001369D" w:rsidRDefault="0077067E" w:rsidP="0001369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01369D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01369D" w:rsidRDefault="0077067E" w:rsidP="0001369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01369D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01369D" w:rsidRDefault="0077067E" w:rsidP="0001369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01369D">
        <w:rPr>
          <w:rFonts w:ascii="Arial" w:eastAsia="MS Mincho" w:hAnsi="Arial" w:cs="Arial"/>
          <w:b/>
          <w:bCs/>
          <w:i/>
          <w:iCs/>
        </w:rPr>
        <w:t>п. Новый Карапуз ул. Береговая</w:t>
      </w:r>
    </w:p>
    <w:p w:rsidR="0077067E" w:rsidRPr="0001369D" w:rsidRDefault="0077067E" w:rsidP="0001369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01369D">
        <w:rPr>
          <w:rFonts w:ascii="Arial" w:eastAsia="MS Mincho" w:hAnsi="Arial" w:cs="Arial"/>
          <w:b/>
          <w:bCs/>
        </w:rPr>
        <w:t>Протяженность участка –</w:t>
      </w:r>
      <w:r w:rsidRPr="0001369D">
        <w:rPr>
          <w:rFonts w:ascii="Arial" w:eastAsia="MS Mincho" w:hAnsi="Arial" w:cs="Arial"/>
          <w:b/>
          <w:bCs/>
          <w:i/>
          <w:iCs/>
        </w:rPr>
        <w:t xml:space="preserve"> От 0+0 до 0+900</w:t>
      </w:r>
    </w:p>
    <w:p w:rsidR="0077067E" w:rsidRPr="0001369D" w:rsidRDefault="0077067E" w:rsidP="0001369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4322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747"/>
        <w:gridCol w:w="2466"/>
        <w:gridCol w:w="2600"/>
        <w:gridCol w:w="1417"/>
        <w:gridCol w:w="1306"/>
        <w:gridCol w:w="1104"/>
        <w:gridCol w:w="1559"/>
        <w:gridCol w:w="888"/>
        <w:gridCol w:w="1279"/>
        <w:gridCol w:w="956"/>
      </w:tblGrid>
      <w:tr w:rsidR="0077067E" w:rsidRPr="0001369D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01369D">
              <w:rPr>
                <w:rFonts w:ascii="Arial" w:hAnsi="Arial" w:cs="Arial"/>
                <w:b/>
                <w:bCs/>
              </w:rPr>
              <w:t>у</w:t>
            </w:r>
            <w:r w:rsidRPr="0001369D">
              <w:rPr>
                <w:rFonts w:ascii="Arial" w:hAnsi="Arial" w:cs="Arial"/>
                <w:b/>
                <w:bCs/>
              </w:rPr>
              <w:t>ального проектир</w:t>
            </w:r>
            <w:r w:rsidRPr="0001369D">
              <w:rPr>
                <w:rFonts w:ascii="Arial" w:hAnsi="Arial" w:cs="Arial"/>
                <w:b/>
                <w:bCs/>
              </w:rPr>
              <w:t>о</w:t>
            </w:r>
            <w:r w:rsidRPr="0001369D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2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01369D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слева</w:t>
            </w: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01369D" w:rsidRDefault="0077067E" w:rsidP="0001369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01369D" w:rsidRDefault="0077067E" w:rsidP="0001369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01369D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77067E" w:rsidRPr="0001369D" w:rsidRDefault="0077067E" w:rsidP="0001369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01369D">
        <w:rPr>
          <w:rFonts w:ascii="Arial" w:eastAsia="MS Mincho" w:hAnsi="Arial" w:cs="Arial"/>
          <w:b/>
          <w:bCs/>
          <w:i/>
          <w:iCs/>
        </w:rPr>
        <w:t>п. Новый Карапуз ул. Береговая</w:t>
      </w:r>
    </w:p>
    <w:p w:rsidR="0077067E" w:rsidRPr="0001369D" w:rsidRDefault="0077067E" w:rsidP="0001369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01369D">
        <w:rPr>
          <w:rFonts w:ascii="Arial" w:eastAsia="MS Mincho" w:hAnsi="Arial" w:cs="Arial"/>
          <w:b/>
          <w:bCs/>
        </w:rPr>
        <w:t>Протяженность участка –</w:t>
      </w:r>
      <w:r w:rsidRPr="0001369D">
        <w:rPr>
          <w:rFonts w:ascii="Arial" w:eastAsia="MS Mincho" w:hAnsi="Arial" w:cs="Arial"/>
          <w:b/>
          <w:bCs/>
          <w:i/>
          <w:iCs/>
        </w:rPr>
        <w:t xml:space="preserve"> От 0+0 до 0+900</w:t>
      </w:r>
    </w:p>
    <w:p w:rsidR="0077067E" w:rsidRPr="0001369D" w:rsidRDefault="0077067E" w:rsidP="0001369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475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1190"/>
        <w:gridCol w:w="1788"/>
        <w:gridCol w:w="1701"/>
        <w:gridCol w:w="1842"/>
        <w:gridCol w:w="2127"/>
        <w:gridCol w:w="1842"/>
        <w:gridCol w:w="1985"/>
      </w:tblGrid>
      <w:tr w:rsidR="0077067E" w:rsidRPr="0001369D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82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77067E" w:rsidRPr="0001369D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84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12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Фактически уст</w:t>
            </w:r>
            <w:r w:rsidRPr="0001369D">
              <w:rPr>
                <w:rFonts w:ascii="Arial" w:hAnsi="Arial" w:cs="Arial"/>
                <w:b/>
                <w:bCs/>
              </w:rPr>
              <w:t>а</w:t>
            </w:r>
            <w:r w:rsidRPr="0001369D">
              <w:rPr>
                <w:rFonts w:ascii="Arial" w:hAnsi="Arial" w:cs="Arial"/>
                <w:b/>
                <w:bCs/>
              </w:rPr>
              <w:t>новленные, м</w:t>
            </w:r>
          </w:p>
        </w:tc>
      </w:tr>
      <w:tr w:rsidR="0077067E" w:rsidRPr="0001369D" w:rsidTr="00D53D63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894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0+6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0+900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слева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894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7067E" w:rsidRPr="0001369D" w:rsidRDefault="0077067E" w:rsidP="0001369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Pr="0001369D" w:rsidRDefault="0077067E" w:rsidP="0001369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EB0EDE" w:rsidRDefault="0077067E" w:rsidP="00EB0ED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AB0E14" w:rsidRDefault="0077067E" w:rsidP="00AB0E1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Pr="00CC169F" w:rsidRDefault="0077067E" w:rsidP="00CC169F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7067E" w:rsidRDefault="0077067E">
      <w:pPr>
        <w:overflowPunct/>
        <w:autoSpaceDE/>
        <w:autoSpaceDN/>
        <w:adjustRightInd/>
        <w:textAlignment w:val="auto"/>
        <w:rPr>
          <w:b/>
          <w:sz w:val="44"/>
          <w:szCs w:val="44"/>
        </w:rPr>
      </w:pPr>
      <w:r>
        <w:rPr>
          <w:b/>
          <w:sz w:val="44"/>
          <w:szCs w:val="44"/>
        </w:rPr>
        <w:br w:type="page"/>
      </w:r>
    </w:p>
    <w:p w:rsidR="0077067E" w:rsidRDefault="0077067E" w:rsidP="00D016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ПРОЕКТ ОРГАНИЗАЦИИ ДОРОЖНОГО ДВИЖЕНИЯ НА ТЕРРИТОРИИ </w:t>
      </w:r>
    </w:p>
    <w:p w:rsidR="0077067E" w:rsidRPr="00BC1E21" w:rsidRDefault="0077067E" w:rsidP="00D016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НЕВСКОГО СЕЛЬСОВЕТА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77067E" w:rsidRPr="00BC1E21" w:rsidRDefault="0077067E" w:rsidP="00D016A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Новый Карапуз  ул. Заречная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400</w:t>
      </w:r>
      <w:r w:rsidRPr="00BC1E21">
        <w:rPr>
          <w:b/>
          <w:sz w:val="32"/>
          <w:szCs w:val="32"/>
        </w:rPr>
        <w:t>)</w:t>
      </w:r>
    </w:p>
    <w:p w:rsidR="0077067E" w:rsidRPr="00BC1E21" w:rsidRDefault="0077067E" w:rsidP="00CC36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CC36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77067E" w:rsidRDefault="0077067E" w:rsidP="00CC36B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77067E" w:rsidRDefault="0077067E" w:rsidP="00C92103">
      <w:pPr>
        <w:overflowPunct/>
        <w:autoSpaceDE/>
        <w:autoSpaceDN/>
        <w:adjustRightInd/>
        <w:jc w:val="center"/>
        <w:textAlignment w:val="auto"/>
        <w:rPr>
          <w:b/>
          <w:sz w:val="44"/>
          <w:szCs w:val="44"/>
        </w:rPr>
      </w:pPr>
      <w:r w:rsidRPr="002B6CAD">
        <w:rPr>
          <w:b/>
          <w:noProof/>
          <w:sz w:val="44"/>
          <w:szCs w:val="44"/>
        </w:rPr>
        <w:pict>
          <v:shape id="Рисунок 15" o:spid="_x0000_i1033" type="#_x0000_t75" style="width:312.75pt;height:359.25pt;visibility:visible">
            <v:imagedata r:id="rId15" o:title=""/>
          </v:shape>
        </w:pict>
      </w:r>
      <w:r>
        <w:rPr>
          <w:b/>
          <w:sz w:val="44"/>
          <w:szCs w:val="44"/>
        </w:rPr>
        <w:br w:type="page"/>
      </w:r>
    </w:p>
    <w:p w:rsidR="0077067E" w:rsidRPr="0001369D" w:rsidRDefault="0077067E" w:rsidP="00D016A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01369D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77067E" w:rsidRPr="0001369D" w:rsidRDefault="0077067E" w:rsidP="00D016A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01369D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77067E" w:rsidRPr="0001369D" w:rsidRDefault="0077067E" w:rsidP="00D016A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01369D">
        <w:rPr>
          <w:rFonts w:ascii="Arial" w:eastAsia="MS Mincho" w:hAnsi="Arial" w:cs="Arial"/>
          <w:b/>
          <w:bCs/>
          <w:i/>
          <w:iCs/>
        </w:rPr>
        <w:t xml:space="preserve">п. Новый Карапуз ул. </w:t>
      </w:r>
      <w:r>
        <w:rPr>
          <w:rFonts w:ascii="Arial" w:eastAsia="MS Mincho" w:hAnsi="Arial" w:cs="Arial"/>
          <w:b/>
          <w:bCs/>
          <w:i/>
          <w:iCs/>
        </w:rPr>
        <w:t>Заречная</w:t>
      </w:r>
    </w:p>
    <w:p w:rsidR="0077067E" w:rsidRPr="0001369D" w:rsidRDefault="0077067E" w:rsidP="00D016A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01369D">
        <w:rPr>
          <w:rFonts w:ascii="Arial" w:eastAsia="MS Mincho" w:hAnsi="Arial" w:cs="Arial"/>
          <w:b/>
          <w:bCs/>
        </w:rPr>
        <w:t>Протяженность участка –</w:t>
      </w:r>
      <w:r w:rsidRPr="0001369D">
        <w:rPr>
          <w:rFonts w:ascii="Arial" w:eastAsia="MS Mincho" w:hAnsi="Arial" w:cs="Arial"/>
          <w:b/>
          <w:bCs/>
          <w:i/>
          <w:iCs/>
        </w:rPr>
        <w:t xml:space="preserve"> </w:t>
      </w:r>
      <w:r>
        <w:rPr>
          <w:rFonts w:ascii="Arial" w:eastAsia="MS Mincho" w:hAnsi="Arial" w:cs="Arial"/>
          <w:b/>
          <w:bCs/>
          <w:i/>
          <w:iCs/>
        </w:rPr>
        <w:t>От 0+0 до 0+4</w:t>
      </w:r>
      <w:r w:rsidRPr="0001369D">
        <w:rPr>
          <w:rFonts w:ascii="Arial" w:eastAsia="MS Mincho" w:hAnsi="Arial" w:cs="Arial"/>
          <w:b/>
          <w:bCs/>
          <w:i/>
          <w:iCs/>
        </w:rPr>
        <w:t>00</w:t>
      </w:r>
    </w:p>
    <w:p w:rsidR="0077067E" w:rsidRPr="0001369D" w:rsidRDefault="0077067E" w:rsidP="00D016A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4322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747"/>
        <w:gridCol w:w="2466"/>
        <w:gridCol w:w="2600"/>
        <w:gridCol w:w="1417"/>
        <w:gridCol w:w="1306"/>
        <w:gridCol w:w="1104"/>
        <w:gridCol w:w="1559"/>
        <w:gridCol w:w="888"/>
        <w:gridCol w:w="1279"/>
        <w:gridCol w:w="956"/>
      </w:tblGrid>
      <w:tr w:rsidR="0077067E" w:rsidRPr="0001369D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Площадь знаков, м2 (для знаков индивид</w:t>
            </w:r>
            <w:r w:rsidRPr="0001369D">
              <w:rPr>
                <w:rFonts w:ascii="Arial" w:hAnsi="Arial" w:cs="Arial"/>
                <w:b/>
                <w:bCs/>
              </w:rPr>
              <w:t>у</w:t>
            </w:r>
            <w:r w:rsidRPr="0001369D">
              <w:rPr>
                <w:rFonts w:ascii="Arial" w:hAnsi="Arial" w:cs="Arial"/>
                <w:b/>
                <w:bCs/>
              </w:rPr>
              <w:t>ального проектир</w:t>
            </w:r>
            <w:r w:rsidRPr="0001369D">
              <w:rPr>
                <w:rFonts w:ascii="Arial" w:hAnsi="Arial" w:cs="Arial"/>
                <w:b/>
                <w:bCs/>
              </w:rPr>
              <w:t>о</w:t>
            </w:r>
            <w:r w:rsidRPr="0001369D">
              <w:rPr>
                <w:rFonts w:ascii="Arial" w:hAnsi="Arial" w:cs="Arial"/>
                <w:b/>
                <w:bCs/>
              </w:rPr>
              <w:t>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2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77067E" w:rsidRPr="0001369D" w:rsidTr="00D53D6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01369D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0+28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требуется</w:t>
            </w: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слева</w:t>
            </w: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77067E" w:rsidRPr="0001369D" w:rsidTr="00D53D6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01369D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01369D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7067E" w:rsidRPr="0001369D" w:rsidRDefault="0077067E" w:rsidP="00D53D6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77067E" w:rsidRDefault="0077067E">
      <w:pPr>
        <w:overflowPunct/>
        <w:autoSpaceDE/>
        <w:autoSpaceDN/>
        <w:adjustRightInd/>
        <w:textAlignment w:val="auto"/>
        <w:rPr>
          <w:b/>
          <w:sz w:val="44"/>
          <w:szCs w:val="44"/>
        </w:rPr>
      </w:pPr>
      <w:r>
        <w:rPr>
          <w:b/>
          <w:sz w:val="44"/>
          <w:szCs w:val="44"/>
        </w:rPr>
        <w:br w:type="page"/>
      </w:r>
    </w:p>
    <w:p w:rsidR="0077067E" w:rsidRDefault="0077067E" w:rsidP="00F20A7C">
      <w:pPr>
        <w:overflowPunct/>
        <w:autoSpaceDE/>
        <w:autoSpaceDN/>
        <w:adjustRightInd/>
        <w:textAlignment w:val="auto"/>
        <w:rPr>
          <w:b/>
          <w:sz w:val="44"/>
          <w:szCs w:val="44"/>
        </w:rPr>
        <w:sectPr w:rsidR="0077067E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77067E" w:rsidRPr="00A57931" w:rsidRDefault="0077067E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2B6CAD">
        <w:rPr>
          <w:noProof/>
          <w:sz w:val="36"/>
          <w:szCs w:val="36"/>
        </w:rPr>
        <w:pict>
          <v:shape id="Рисунок 10" o:spid="_x0000_i1034" type="#_x0000_t75" alt="0004" style="width:748.5pt;height:515.25pt;visibility:visible">
            <v:imagedata r:id="rId16" o:title=""/>
          </v:shape>
        </w:pict>
      </w:r>
      <w:r w:rsidRPr="002B6CAD">
        <w:rPr>
          <w:noProof/>
          <w:sz w:val="36"/>
          <w:szCs w:val="36"/>
        </w:rPr>
        <w:pict>
          <v:shape id="Рисунок 9" o:spid="_x0000_i1035" type="#_x0000_t75" alt="0003" style="width:772.5pt;height:513.75pt;visibility:visible">
            <v:imagedata r:id="rId17" o:title=""/>
          </v:shape>
        </w:pict>
      </w:r>
      <w:r w:rsidRPr="002B6CAD">
        <w:rPr>
          <w:noProof/>
          <w:sz w:val="36"/>
          <w:szCs w:val="36"/>
        </w:rPr>
        <w:pict>
          <v:shape id="Рисунок 7" o:spid="_x0000_i1036" type="#_x0000_t75" alt="0002" style="width:769.5pt;height:522pt;visibility:visible">
            <v:imagedata r:id="rId18" o:title=""/>
          </v:shape>
        </w:pict>
      </w:r>
      <w:r w:rsidRPr="002B6CAD">
        <w:rPr>
          <w:noProof/>
          <w:sz w:val="36"/>
          <w:szCs w:val="36"/>
        </w:rPr>
        <w:pict>
          <v:shape id="Рисунок 5" o:spid="_x0000_i1037" type="#_x0000_t75" alt="0001" style="width:753pt;height:510.75pt;visibility:visible">
            <v:imagedata r:id="rId19" o:title=""/>
          </v:shape>
        </w:pict>
      </w:r>
      <w:r w:rsidRPr="002B6CAD">
        <w:rPr>
          <w:noProof/>
          <w:sz w:val="36"/>
          <w:szCs w:val="36"/>
        </w:rPr>
        <w:pict>
          <v:shape id="Рисунок 4" o:spid="_x0000_i1038" type="#_x0000_t75" alt="0005" style="width:750.75pt;height:502.5pt;visibility:visible">
            <v:imagedata r:id="rId20" o:title=""/>
          </v:shape>
        </w:pict>
      </w:r>
    </w:p>
    <w:sectPr w:rsidR="0077067E" w:rsidRPr="00A57931" w:rsidSect="00BC1E21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067E" w:rsidRDefault="0077067E">
      <w:r>
        <w:separator/>
      </w:r>
    </w:p>
  </w:endnote>
  <w:endnote w:type="continuationSeparator" w:id="0">
    <w:p w:rsidR="0077067E" w:rsidRDefault="007706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?l?r ??Ѓfc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067E" w:rsidRDefault="0077067E">
      <w:r>
        <w:separator/>
      </w:r>
    </w:p>
  </w:footnote>
  <w:footnote w:type="continuationSeparator" w:id="0">
    <w:p w:rsidR="0077067E" w:rsidRDefault="0077067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cs="Times New Roman"/>
        <w:b w:val="0"/>
        <w:i w:val="0"/>
        <w:sz w:val="20"/>
      </w:rPr>
    </w:lvl>
  </w:abstractNum>
  <w:abstractNum w:abstractNumId="1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rFonts w:cs="Times New Roman"/>
        <w:b w:val="0"/>
        <w:i w:val="0"/>
        <w:sz w:val="20"/>
      </w:rPr>
    </w:lvl>
  </w:abstractNum>
  <w:abstractNum w:abstractNumId="2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3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rFonts w:cs="Times New Roman"/>
        <w:b w:val="0"/>
        <w:i w:val="0"/>
        <w:sz w:val="20"/>
      </w:rPr>
    </w:lvl>
  </w:abstractNum>
  <w:abstractNum w:abstractNumId="4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5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6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7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cs="Times New Roman"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</w:abstractNum>
  <w:abstractNum w:abstractNumId="8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9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1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11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12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04E31"/>
    <w:rsid w:val="00003057"/>
    <w:rsid w:val="00011332"/>
    <w:rsid w:val="00011682"/>
    <w:rsid w:val="0001369D"/>
    <w:rsid w:val="00014089"/>
    <w:rsid w:val="00014604"/>
    <w:rsid w:val="0002464F"/>
    <w:rsid w:val="000246D7"/>
    <w:rsid w:val="0002643B"/>
    <w:rsid w:val="000400BD"/>
    <w:rsid w:val="0004172C"/>
    <w:rsid w:val="00041EDA"/>
    <w:rsid w:val="00043636"/>
    <w:rsid w:val="00044F74"/>
    <w:rsid w:val="00047405"/>
    <w:rsid w:val="0005545E"/>
    <w:rsid w:val="00061CFD"/>
    <w:rsid w:val="00066605"/>
    <w:rsid w:val="000709C3"/>
    <w:rsid w:val="00070ADC"/>
    <w:rsid w:val="00072333"/>
    <w:rsid w:val="0007642C"/>
    <w:rsid w:val="00080050"/>
    <w:rsid w:val="00080625"/>
    <w:rsid w:val="00081FA9"/>
    <w:rsid w:val="00086BCD"/>
    <w:rsid w:val="000926D5"/>
    <w:rsid w:val="00094952"/>
    <w:rsid w:val="000A7796"/>
    <w:rsid w:val="000B3458"/>
    <w:rsid w:val="000B65F3"/>
    <w:rsid w:val="000C34FD"/>
    <w:rsid w:val="000C4A54"/>
    <w:rsid w:val="000C722A"/>
    <w:rsid w:val="000C7EA8"/>
    <w:rsid w:val="000D0AC2"/>
    <w:rsid w:val="000D4CE7"/>
    <w:rsid w:val="000D664C"/>
    <w:rsid w:val="000E1372"/>
    <w:rsid w:val="000E3229"/>
    <w:rsid w:val="000E34BF"/>
    <w:rsid w:val="000E6A9A"/>
    <w:rsid w:val="000F3824"/>
    <w:rsid w:val="000F4593"/>
    <w:rsid w:val="000F6E5A"/>
    <w:rsid w:val="0010031A"/>
    <w:rsid w:val="001028AA"/>
    <w:rsid w:val="00103C8C"/>
    <w:rsid w:val="00104B5A"/>
    <w:rsid w:val="00105E4B"/>
    <w:rsid w:val="00112D8D"/>
    <w:rsid w:val="00114983"/>
    <w:rsid w:val="00120E6E"/>
    <w:rsid w:val="00122DC2"/>
    <w:rsid w:val="00124571"/>
    <w:rsid w:val="001320D9"/>
    <w:rsid w:val="00135927"/>
    <w:rsid w:val="00145073"/>
    <w:rsid w:val="00145D2C"/>
    <w:rsid w:val="00151A3C"/>
    <w:rsid w:val="00151F6C"/>
    <w:rsid w:val="00164C18"/>
    <w:rsid w:val="00165C2D"/>
    <w:rsid w:val="0017124D"/>
    <w:rsid w:val="0017406E"/>
    <w:rsid w:val="00177FB5"/>
    <w:rsid w:val="00184116"/>
    <w:rsid w:val="00184A76"/>
    <w:rsid w:val="001928BD"/>
    <w:rsid w:val="001A0A29"/>
    <w:rsid w:val="001A1BE5"/>
    <w:rsid w:val="001A4CAA"/>
    <w:rsid w:val="001A5F9D"/>
    <w:rsid w:val="001B1DCD"/>
    <w:rsid w:val="001B39A7"/>
    <w:rsid w:val="001B65B4"/>
    <w:rsid w:val="001C018E"/>
    <w:rsid w:val="001C4528"/>
    <w:rsid w:val="001C6F7A"/>
    <w:rsid w:val="001C7AF5"/>
    <w:rsid w:val="001E093B"/>
    <w:rsid w:val="001E226F"/>
    <w:rsid w:val="001E2426"/>
    <w:rsid w:val="001E3D8A"/>
    <w:rsid w:val="001E636C"/>
    <w:rsid w:val="001F5249"/>
    <w:rsid w:val="00200B30"/>
    <w:rsid w:val="00204129"/>
    <w:rsid w:val="0020690A"/>
    <w:rsid w:val="00210B98"/>
    <w:rsid w:val="002150D5"/>
    <w:rsid w:val="002206AF"/>
    <w:rsid w:val="00221AC0"/>
    <w:rsid w:val="0022213E"/>
    <w:rsid w:val="002265B8"/>
    <w:rsid w:val="00237F6E"/>
    <w:rsid w:val="002446E1"/>
    <w:rsid w:val="0025186B"/>
    <w:rsid w:val="00251DEE"/>
    <w:rsid w:val="00251FAD"/>
    <w:rsid w:val="002561C8"/>
    <w:rsid w:val="002629D1"/>
    <w:rsid w:val="00262DD8"/>
    <w:rsid w:val="002631E9"/>
    <w:rsid w:val="00263C9F"/>
    <w:rsid w:val="00265FE6"/>
    <w:rsid w:val="00267D74"/>
    <w:rsid w:val="002716AC"/>
    <w:rsid w:val="002716D0"/>
    <w:rsid w:val="00275898"/>
    <w:rsid w:val="00275CA8"/>
    <w:rsid w:val="0028076A"/>
    <w:rsid w:val="00282116"/>
    <w:rsid w:val="0028790F"/>
    <w:rsid w:val="00291EA2"/>
    <w:rsid w:val="00293F17"/>
    <w:rsid w:val="00296052"/>
    <w:rsid w:val="002963A1"/>
    <w:rsid w:val="002A08D9"/>
    <w:rsid w:val="002A379B"/>
    <w:rsid w:val="002A5FC6"/>
    <w:rsid w:val="002A79D2"/>
    <w:rsid w:val="002B1396"/>
    <w:rsid w:val="002B1999"/>
    <w:rsid w:val="002B3689"/>
    <w:rsid w:val="002B6CAD"/>
    <w:rsid w:val="002C08BE"/>
    <w:rsid w:val="002C1DD9"/>
    <w:rsid w:val="002C2ABA"/>
    <w:rsid w:val="002C2E6D"/>
    <w:rsid w:val="002C4B14"/>
    <w:rsid w:val="002C78BA"/>
    <w:rsid w:val="002D1B28"/>
    <w:rsid w:val="002D2C5E"/>
    <w:rsid w:val="002D514E"/>
    <w:rsid w:val="002D6BA3"/>
    <w:rsid w:val="002E2E16"/>
    <w:rsid w:val="002E4422"/>
    <w:rsid w:val="002E4E2E"/>
    <w:rsid w:val="002E7196"/>
    <w:rsid w:val="002F191B"/>
    <w:rsid w:val="002F1EA6"/>
    <w:rsid w:val="002F37F6"/>
    <w:rsid w:val="00301A38"/>
    <w:rsid w:val="00302AC4"/>
    <w:rsid w:val="00306F9C"/>
    <w:rsid w:val="00310456"/>
    <w:rsid w:val="003111CC"/>
    <w:rsid w:val="00311D92"/>
    <w:rsid w:val="003142A8"/>
    <w:rsid w:val="0032211A"/>
    <w:rsid w:val="0032281F"/>
    <w:rsid w:val="00324FD4"/>
    <w:rsid w:val="0032590C"/>
    <w:rsid w:val="003326CC"/>
    <w:rsid w:val="00332CA7"/>
    <w:rsid w:val="00335DB4"/>
    <w:rsid w:val="00336768"/>
    <w:rsid w:val="003369EB"/>
    <w:rsid w:val="003405F1"/>
    <w:rsid w:val="003446EF"/>
    <w:rsid w:val="00344A8C"/>
    <w:rsid w:val="003477DA"/>
    <w:rsid w:val="0035413D"/>
    <w:rsid w:val="00356810"/>
    <w:rsid w:val="003655D7"/>
    <w:rsid w:val="00381833"/>
    <w:rsid w:val="00384C49"/>
    <w:rsid w:val="003918E2"/>
    <w:rsid w:val="003919BC"/>
    <w:rsid w:val="00392557"/>
    <w:rsid w:val="00396032"/>
    <w:rsid w:val="003968A8"/>
    <w:rsid w:val="00397D6C"/>
    <w:rsid w:val="003B0E3C"/>
    <w:rsid w:val="003B6720"/>
    <w:rsid w:val="003C524D"/>
    <w:rsid w:val="003D0A3A"/>
    <w:rsid w:val="003D1358"/>
    <w:rsid w:val="003D1E1C"/>
    <w:rsid w:val="003D2665"/>
    <w:rsid w:val="003D2F28"/>
    <w:rsid w:val="003D30FD"/>
    <w:rsid w:val="003D3875"/>
    <w:rsid w:val="003D7A7D"/>
    <w:rsid w:val="003E0D71"/>
    <w:rsid w:val="003E59D7"/>
    <w:rsid w:val="003E6361"/>
    <w:rsid w:val="003E6EAB"/>
    <w:rsid w:val="003F15E4"/>
    <w:rsid w:val="003F37BF"/>
    <w:rsid w:val="003F4AD6"/>
    <w:rsid w:val="003F5A8A"/>
    <w:rsid w:val="003F662B"/>
    <w:rsid w:val="00400599"/>
    <w:rsid w:val="0040740F"/>
    <w:rsid w:val="00407AF2"/>
    <w:rsid w:val="004114EC"/>
    <w:rsid w:val="00411CDC"/>
    <w:rsid w:val="00412992"/>
    <w:rsid w:val="00415AB1"/>
    <w:rsid w:val="00415DDC"/>
    <w:rsid w:val="00416093"/>
    <w:rsid w:val="004165BF"/>
    <w:rsid w:val="004174E8"/>
    <w:rsid w:val="004233DA"/>
    <w:rsid w:val="00423E5F"/>
    <w:rsid w:val="004245B4"/>
    <w:rsid w:val="00424F13"/>
    <w:rsid w:val="00431361"/>
    <w:rsid w:val="004319CD"/>
    <w:rsid w:val="00436BE1"/>
    <w:rsid w:val="0044346A"/>
    <w:rsid w:val="00443500"/>
    <w:rsid w:val="004439CE"/>
    <w:rsid w:val="0044483C"/>
    <w:rsid w:val="00450A15"/>
    <w:rsid w:val="00451FDA"/>
    <w:rsid w:val="0045548D"/>
    <w:rsid w:val="00461443"/>
    <w:rsid w:val="00461719"/>
    <w:rsid w:val="00462C3C"/>
    <w:rsid w:val="0046329D"/>
    <w:rsid w:val="00477AF5"/>
    <w:rsid w:val="00481749"/>
    <w:rsid w:val="00482184"/>
    <w:rsid w:val="004824D3"/>
    <w:rsid w:val="00483870"/>
    <w:rsid w:val="00483D1E"/>
    <w:rsid w:val="00492C71"/>
    <w:rsid w:val="00494F8E"/>
    <w:rsid w:val="00495C1D"/>
    <w:rsid w:val="004A0553"/>
    <w:rsid w:val="004A1424"/>
    <w:rsid w:val="004A1A28"/>
    <w:rsid w:val="004A57E3"/>
    <w:rsid w:val="004B0DA7"/>
    <w:rsid w:val="004B0E65"/>
    <w:rsid w:val="004B1ECF"/>
    <w:rsid w:val="004B2864"/>
    <w:rsid w:val="004C0394"/>
    <w:rsid w:val="004C181B"/>
    <w:rsid w:val="004C5A56"/>
    <w:rsid w:val="004D0DF9"/>
    <w:rsid w:val="004D1298"/>
    <w:rsid w:val="004D3BB0"/>
    <w:rsid w:val="004D4907"/>
    <w:rsid w:val="004D4C0E"/>
    <w:rsid w:val="004D4FB9"/>
    <w:rsid w:val="004D6D41"/>
    <w:rsid w:val="004D7507"/>
    <w:rsid w:val="004D7A0A"/>
    <w:rsid w:val="004E4A8E"/>
    <w:rsid w:val="004E4C78"/>
    <w:rsid w:val="004E672C"/>
    <w:rsid w:val="004E7D71"/>
    <w:rsid w:val="004F039F"/>
    <w:rsid w:val="004F134D"/>
    <w:rsid w:val="004F24EF"/>
    <w:rsid w:val="004F537C"/>
    <w:rsid w:val="00500565"/>
    <w:rsid w:val="005019FB"/>
    <w:rsid w:val="0050283C"/>
    <w:rsid w:val="005052DC"/>
    <w:rsid w:val="00505DDC"/>
    <w:rsid w:val="00507224"/>
    <w:rsid w:val="00512474"/>
    <w:rsid w:val="00512C85"/>
    <w:rsid w:val="0051792C"/>
    <w:rsid w:val="00520B86"/>
    <w:rsid w:val="00522276"/>
    <w:rsid w:val="00522AD3"/>
    <w:rsid w:val="00523BD9"/>
    <w:rsid w:val="00526AE7"/>
    <w:rsid w:val="00526D7C"/>
    <w:rsid w:val="005275A5"/>
    <w:rsid w:val="005317D6"/>
    <w:rsid w:val="00531FB9"/>
    <w:rsid w:val="0053371B"/>
    <w:rsid w:val="005418C4"/>
    <w:rsid w:val="00542FCF"/>
    <w:rsid w:val="0054604A"/>
    <w:rsid w:val="00547056"/>
    <w:rsid w:val="0055056D"/>
    <w:rsid w:val="00555AD6"/>
    <w:rsid w:val="00571EEC"/>
    <w:rsid w:val="00573656"/>
    <w:rsid w:val="00584A8B"/>
    <w:rsid w:val="00584E7C"/>
    <w:rsid w:val="00585520"/>
    <w:rsid w:val="00586E66"/>
    <w:rsid w:val="00590447"/>
    <w:rsid w:val="00597B6E"/>
    <w:rsid w:val="005A2CA9"/>
    <w:rsid w:val="005A384E"/>
    <w:rsid w:val="005A3F59"/>
    <w:rsid w:val="005A759E"/>
    <w:rsid w:val="005A78E3"/>
    <w:rsid w:val="005B1B7C"/>
    <w:rsid w:val="005B4C47"/>
    <w:rsid w:val="005C2860"/>
    <w:rsid w:val="005C3FE8"/>
    <w:rsid w:val="005C4CE7"/>
    <w:rsid w:val="005C6269"/>
    <w:rsid w:val="005D42A5"/>
    <w:rsid w:val="005E01B9"/>
    <w:rsid w:val="005E0893"/>
    <w:rsid w:val="005E48DB"/>
    <w:rsid w:val="005E65B1"/>
    <w:rsid w:val="005F24CE"/>
    <w:rsid w:val="0060312B"/>
    <w:rsid w:val="00603177"/>
    <w:rsid w:val="00604C15"/>
    <w:rsid w:val="006050A4"/>
    <w:rsid w:val="00621802"/>
    <w:rsid w:val="006232E1"/>
    <w:rsid w:val="00626BAB"/>
    <w:rsid w:val="00627736"/>
    <w:rsid w:val="00630DDD"/>
    <w:rsid w:val="0063132E"/>
    <w:rsid w:val="006314BB"/>
    <w:rsid w:val="006314D3"/>
    <w:rsid w:val="006315B7"/>
    <w:rsid w:val="006332A5"/>
    <w:rsid w:val="00634328"/>
    <w:rsid w:val="00634D94"/>
    <w:rsid w:val="00635362"/>
    <w:rsid w:val="00640A10"/>
    <w:rsid w:val="00646868"/>
    <w:rsid w:val="00646FA4"/>
    <w:rsid w:val="00655DE8"/>
    <w:rsid w:val="00665673"/>
    <w:rsid w:val="00670146"/>
    <w:rsid w:val="006877A0"/>
    <w:rsid w:val="00690E8A"/>
    <w:rsid w:val="006928BB"/>
    <w:rsid w:val="00694895"/>
    <w:rsid w:val="00697243"/>
    <w:rsid w:val="006A0F2C"/>
    <w:rsid w:val="006C0957"/>
    <w:rsid w:val="006C36FA"/>
    <w:rsid w:val="006C5A2C"/>
    <w:rsid w:val="006C6285"/>
    <w:rsid w:val="006D4D85"/>
    <w:rsid w:val="006D7B42"/>
    <w:rsid w:val="006E0AD2"/>
    <w:rsid w:val="006E13A8"/>
    <w:rsid w:val="006E45C6"/>
    <w:rsid w:val="006E64AD"/>
    <w:rsid w:val="006E77D8"/>
    <w:rsid w:val="006E7E05"/>
    <w:rsid w:val="006E7E2D"/>
    <w:rsid w:val="006F01F4"/>
    <w:rsid w:val="006F18AF"/>
    <w:rsid w:val="006F27BF"/>
    <w:rsid w:val="006F43B1"/>
    <w:rsid w:val="006F5F33"/>
    <w:rsid w:val="006F623E"/>
    <w:rsid w:val="007015DB"/>
    <w:rsid w:val="00702ED4"/>
    <w:rsid w:val="007042DC"/>
    <w:rsid w:val="00707BA1"/>
    <w:rsid w:val="00711DAD"/>
    <w:rsid w:val="00714E67"/>
    <w:rsid w:val="007166F3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46151"/>
    <w:rsid w:val="00746562"/>
    <w:rsid w:val="0075017C"/>
    <w:rsid w:val="007535A7"/>
    <w:rsid w:val="007547B4"/>
    <w:rsid w:val="00756819"/>
    <w:rsid w:val="007622B9"/>
    <w:rsid w:val="00762E9B"/>
    <w:rsid w:val="00764C75"/>
    <w:rsid w:val="00764FE0"/>
    <w:rsid w:val="00766F09"/>
    <w:rsid w:val="00770535"/>
    <w:rsid w:val="0077067E"/>
    <w:rsid w:val="0078660F"/>
    <w:rsid w:val="00786917"/>
    <w:rsid w:val="00793928"/>
    <w:rsid w:val="00797659"/>
    <w:rsid w:val="007A04FB"/>
    <w:rsid w:val="007A1599"/>
    <w:rsid w:val="007A42C9"/>
    <w:rsid w:val="007A7F87"/>
    <w:rsid w:val="007B1F4F"/>
    <w:rsid w:val="007B44BD"/>
    <w:rsid w:val="007B6616"/>
    <w:rsid w:val="007B7309"/>
    <w:rsid w:val="007C20BE"/>
    <w:rsid w:val="007C27D7"/>
    <w:rsid w:val="007C3CB5"/>
    <w:rsid w:val="007C75CE"/>
    <w:rsid w:val="007D3FC7"/>
    <w:rsid w:val="007E70BF"/>
    <w:rsid w:val="007E72A4"/>
    <w:rsid w:val="007F1BA3"/>
    <w:rsid w:val="007F1E46"/>
    <w:rsid w:val="007F445C"/>
    <w:rsid w:val="007F5B13"/>
    <w:rsid w:val="008004DA"/>
    <w:rsid w:val="00802320"/>
    <w:rsid w:val="008033B4"/>
    <w:rsid w:val="00804E31"/>
    <w:rsid w:val="008059FF"/>
    <w:rsid w:val="00811A29"/>
    <w:rsid w:val="00814B18"/>
    <w:rsid w:val="00816E26"/>
    <w:rsid w:val="0082475D"/>
    <w:rsid w:val="00830C8D"/>
    <w:rsid w:val="008319D0"/>
    <w:rsid w:val="00836511"/>
    <w:rsid w:val="00837FFC"/>
    <w:rsid w:val="00841F2C"/>
    <w:rsid w:val="00842206"/>
    <w:rsid w:val="00842A69"/>
    <w:rsid w:val="0084629C"/>
    <w:rsid w:val="0084700E"/>
    <w:rsid w:val="00853030"/>
    <w:rsid w:val="00855B34"/>
    <w:rsid w:val="00855E76"/>
    <w:rsid w:val="00860D63"/>
    <w:rsid w:val="00870E97"/>
    <w:rsid w:val="00871622"/>
    <w:rsid w:val="00873191"/>
    <w:rsid w:val="008744E1"/>
    <w:rsid w:val="00875E3D"/>
    <w:rsid w:val="008768E2"/>
    <w:rsid w:val="0087773B"/>
    <w:rsid w:val="00880FDF"/>
    <w:rsid w:val="00884C3D"/>
    <w:rsid w:val="00885D07"/>
    <w:rsid w:val="0089229E"/>
    <w:rsid w:val="00893230"/>
    <w:rsid w:val="00893C49"/>
    <w:rsid w:val="00895375"/>
    <w:rsid w:val="00895840"/>
    <w:rsid w:val="008A0AF5"/>
    <w:rsid w:val="008A1A67"/>
    <w:rsid w:val="008A4E5E"/>
    <w:rsid w:val="008B6752"/>
    <w:rsid w:val="008B7AED"/>
    <w:rsid w:val="008C0404"/>
    <w:rsid w:val="008C5B16"/>
    <w:rsid w:val="008C5FAF"/>
    <w:rsid w:val="008C6E81"/>
    <w:rsid w:val="008D1765"/>
    <w:rsid w:val="008D176C"/>
    <w:rsid w:val="008D412F"/>
    <w:rsid w:val="008D4C26"/>
    <w:rsid w:val="008D7037"/>
    <w:rsid w:val="008E13B7"/>
    <w:rsid w:val="008E194C"/>
    <w:rsid w:val="008E5226"/>
    <w:rsid w:val="008E551A"/>
    <w:rsid w:val="008E5C4A"/>
    <w:rsid w:val="008F12BC"/>
    <w:rsid w:val="008F2C9E"/>
    <w:rsid w:val="008F447B"/>
    <w:rsid w:val="008F4D2D"/>
    <w:rsid w:val="008F61C5"/>
    <w:rsid w:val="008F7EED"/>
    <w:rsid w:val="00900504"/>
    <w:rsid w:val="00904C58"/>
    <w:rsid w:val="00905D93"/>
    <w:rsid w:val="00923312"/>
    <w:rsid w:val="00932614"/>
    <w:rsid w:val="0093296D"/>
    <w:rsid w:val="00934B25"/>
    <w:rsid w:val="00934F9A"/>
    <w:rsid w:val="00935A8E"/>
    <w:rsid w:val="009362C0"/>
    <w:rsid w:val="00940037"/>
    <w:rsid w:val="00940AD2"/>
    <w:rsid w:val="0094208F"/>
    <w:rsid w:val="009424C5"/>
    <w:rsid w:val="00943678"/>
    <w:rsid w:val="00950C42"/>
    <w:rsid w:val="00951604"/>
    <w:rsid w:val="0095205B"/>
    <w:rsid w:val="00954292"/>
    <w:rsid w:val="009549D9"/>
    <w:rsid w:val="00954C77"/>
    <w:rsid w:val="00956B27"/>
    <w:rsid w:val="00956C40"/>
    <w:rsid w:val="00956E1A"/>
    <w:rsid w:val="00964D79"/>
    <w:rsid w:val="0096639F"/>
    <w:rsid w:val="00966534"/>
    <w:rsid w:val="00967A78"/>
    <w:rsid w:val="00974D78"/>
    <w:rsid w:val="00976ACD"/>
    <w:rsid w:val="009771E1"/>
    <w:rsid w:val="00984926"/>
    <w:rsid w:val="009849B8"/>
    <w:rsid w:val="00984DB0"/>
    <w:rsid w:val="00984FDA"/>
    <w:rsid w:val="009850AF"/>
    <w:rsid w:val="00985A72"/>
    <w:rsid w:val="00986EC0"/>
    <w:rsid w:val="00990C1D"/>
    <w:rsid w:val="00995B09"/>
    <w:rsid w:val="009A2EFE"/>
    <w:rsid w:val="009A5BBB"/>
    <w:rsid w:val="009B1F88"/>
    <w:rsid w:val="009B265A"/>
    <w:rsid w:val="009B366E"/>
    <w:rsid w:val="009B572B"/>
    <w:rsid w:val="009C247A"/>
    <w:rsid w:val="009C45CF"/>
    <w:rsid w:val="009C7294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56F5"/>
    <w:rsid w:val="009F5F53"/>
    <w:rsid w:val="009F607A"/>
    <w:rsid w:val="00A01865"/>
    <w:rsid w:val="00A1185C"/>
    <w:rsid w:val="00A12156"/>
    <w:rsid w:val="00A14283"/>
    <w:rsid w:val="00A14A85"/>
    <w:rsid w:val="00A160D3"/>
    <w:rsid w:val="00A16C7C"/>
    <w:rsid w:val="00A17E35"/>
    <w:rsid w:val="00A26DB6"/>
    <w:rsid w:val="00A3537F"/>
    <w:rsid w:val="00A37A38"/>
    <w:rsid w:val="00A423ED"/>
    <w:rsid w:val="00A42C60"/>
    <w:rsid w:val="00A43C81"/>
    <w:rsid w:val="00A44568"/>
    <w:rsid w:val="00A4649E"/>
    <w:rsid w:val="00A51229"/>
    <w:rsid w:val="00A52D53"/>
    <w:rsid w:val="00A53483"/>
    <w:rsid w:val="00A57931"/>
    <w:rsid w:val="00A63783"/>
    <w:rsid w:val="00A64C9B"/>
    <w:rsid w:val="00A660CD"/>
    <w:rsid w:val="00A66EAC"/>
    <w:rsid w:val="00A6715D"/>
    <w:rsid w:val="00A73DAA"/>
    <w:rsid w:val="00A74388"/>
    <w:rsid w:val="00A76D21"/>
    <w:rsid w:val="00A77E4F"/>
    <w:rsid w:val="00A8025B"/>
    <w:rsid w:val="00A84799"/>
    <w:rsid w:val="00A858C0"/>
    <w:rsid w:val="00A962A2"/>
    <w:rsid w:val="00A97168"/>
    <w:rsid w:val="00AA1274"/>
    <w:rsid w:val="00AA269F"/>
    <w:rsid w:val="00AA43C6"/>
    <w:rsid w:val="00AA4F91"/>
    <w:rsid w:val="00AA568B"/>
    <w:rsid w:val="00AA77A1"/>
    <w:rsid w:val="00AB0E14"/>
    <w:rsid w:val="00AB38E2"/>
    <w:rsid w:val="00AB3CC0"/>
    <w:rsid w:val="00AB4778"/>
    <w:rsid w:val="00AB49DB"/>
    <w:rsid w:val="00AB55D4"/>
    <w:rsid w:val="00AB6550"/>
    <w:rsid w:val="00AC6AA5"/>
    <w:rsid w:val="00AD4D19"/>
    <w:rsid w:val="00AD6D1A"/>
    <w:rsid w:val="00AE04BA"/>
    <w:rsid w:val="00AE2F3C"/>
    <w:rsid w:val="00AE3D1E"/>
    <w:rsid w:val="00AE537F"/>
    <w:rsid w:val="00AF07DB"/>
    <w:rsid w:val="00AF098C"/>
    <w:rsid w:val="00AF3E1F"/>
    <w:rsid w:val="00AF5B75"/>
    <w:rsid w:val="00B0188C"/>
    <w:rsid w:val="00B01BFE"/>
    <w:rsid w:val="00B05D45"/>
    <w:rsid w:val="00B10587"/>
    <w:rsid w:val="00B14CB0"/>
    <w:rsid w:val="00B17D95"/>
    <w:rsid w:val="00B21373"/>
    <w:rsid w:val="00B22257"/>
    <w:rsid w:val="00B25EE9"/>
    <w:rsid w:val="00B27AF8"/>
    <w:rsid w:val="00B37EE3"/>
    <w:rsid w:val="00B40C0D"/>
    <w:rsid w:val="00B44B33"/>
    <w:rsid w:val="00B50FEB"/>
    <w:rsid w:val="00B5216C"/>
    <w:rsid w:val="00B529DA"/>
    <w:rsid w:val="00B53F9E"/>
    <w:rsid w:val="00B555DE"/>
    <w:rsid w:val="00B578E6"/>
    <w:rsid w:val="00B60F42"/>
    <w:rsid w:val="00B66059"/>
    <w:rsid w:val="00B6657F"/>
    <w:rsid w:val="00B67372"/>
    <w:rsid w:val="00B70BF9"/>
    <w:rsid w:val="00B74CE7"/>
    <w:rsid w:val="00B752CC"/>
    <w:rsid w:val="00B766C3"/>
    <w:rsid w:val="00B80082"/>
    <w:rsid w:val="00B86CA6"/>
    <w:rsid w:val="00B86F14"/>
    <w:rsid w:val="00B9168B"/>
    <w:rsid w:val="00B950EC"/>
    <w:rsid w:val="00B96C75"/>
    <w:rsid w:val="00BA1277"/>
    <w:rsid w:val="00BA2CDF"/>
    <w:rsid w:val="00BA6273"/>
    <w:rsid w:val="00BB282F"/>
    <w:rsid w:val="00BC07FF"/>
    <w:rsid w:val="00BC1E21"/>
    <w:rsid w:val="00BC7C55"/>
    <w:rsid w:val="00BD2FE4"/>
    <w:rsid w:val="00BD68B8"/>
    <w:rsid w:val="00BE1481"/>
    <w:rsid w:val="00BE3D50"/>
    <w:rsid w:val="00BE414E"/>
    <w:rsid w:val="00BE5E1E"/>
    <w:rsid w:val="00BF11B3"/>
    <w:rsid w:val="00BF1BEF"/>
    <w:rsid w:val="00BF51EA"/>
    <w:rsid w:val="00C003CF"/>
    <w:rsid w:val="00C038D4"/>
    <w:rsid w:val="00C04AAD"/>
    <w:rsid w:val="00C06F64"/>
    <w:rsid w:val="00C1142C"/>
    <w:rsid w:val="00C11C14"/>
    <w:rsid w:val="00C14551"/>
    <w:rsid w:val="00C16641"/>
    <w:rsid w:val="00C17601"/>
    <w:rsid w:val="00C17DFE"/>
    <w:rsid w:val="00C225E0"/>
    <w:rsid w:val="00C25718"/>
    <w:rsid w:val="00C26A23"/>
    <w:rsid w:val="00C27C55"/>
    <w:rsid w:val="00C3015F"/>
    <w:rsid w:val="00C3613F"/>
    <w:rsid w:val="00C36E21"/>
    <w:rsid w:val="00C425E4"/>
    <w:rsid w:val="00C43B04"/>
    <w:rsid w:val="00C47670"/>
    <w:rsid w:val="00C5099C"/>
    <w:rsid w:val="00C516E6"/>
    <w:rsid w:val="00C51CF4"/>
    <w:rsid w:val="00C51F01"/>
    <w:rsid w:val="00C5245F"/>
    <w:rsid w:val="00C600AE"/>
    <w:rsid w:val="00C7134C"/>
    <w:rsid w:val="00C72DB0"/>
    <w:rsid w:val="00C76467"/>
    <w:rsid w:val="00C76A5E"/>
    <w:rsid w:val="00C77AC6"/>
    <w:rsid w:val="00C9147A"/>
    <w:rsid w:val="00C92103"/>
    <w:rsid w:val="00C9369A"/>
    <w:rsid w:val="00C94CC6"/>
    <w:rsid w:val="00C9768A"/>
    <w:rsid w:val="00CA1126"/>
    <w:rsid w:val="00CA38F1"/>
    <w:rsid w:val="00CA3F8D"/>
    <w:rsid w:val="00CA706F"/>
    <w:rsid w:val="00CB0AA0"/>
    <w:rsid w:val="00CB1C13"/>
    <w:rsid w:val="00CB665C"/>
    <w:rsid w:val="00CC0C64"/>
    <w:rsid w:val="00CC169F"/>
    <w:rsid w:val="00CC2FC9"/>
    <w:rsid w:val="00CC36BB"/>
    <w:rsid w:val="00CC3D7F"/>
    <w:rsid w:val="00CC3DF9"/>
    <w:rsid w:val="00CD7A04"/>
    <w:rsid w:val="00CE2C38"/>
    <w:rsid w:val="00CE3CA7"/>
    <w:rsid w:val="00CE5116"/>
    <w:rsid w:val="00CE775A"/>
    <w:rsid w:val="00CF1233"/>
    <w:rsid w:val="00CF39DF"/>
    <w:rsid w:val="00CF4FDA"/>
    <w:rsid w:val="00CF6F1E"/>
    <w:rsid w:val="00CF7D13"/>
    <w:rsid w:val="00D001A1"/>
    <w:rsid w:val="00D016AD"/>
    <w:rsid w:val="00D03175"/>
    <w:rsid w:val="00D133B5"/>
    <w:rsid w:val="00D208ED"/>
    <w:rsid w:val="00D23F88"/>
    <w:rsid w:val="00D255BA"/>
    <w:rsid w:val="00D26B11"/>
    <w:rsid w:val="00D27E18"/>
    <w:rsid w:val="00D3326F"/>
    <w:rsid w:val="00D36A23"/>
    <w:rsid w:val="00D378AE"/>
    <w:rsid w:val="00D400C5"/>
    <w:rsid w:val="00D41C68"/>
    <w:rsid w:val="00D46DF4"/>
    <w:rsid w:val="00D474F4"/>
    <w:rsid w:val="00D5375B"/>
    <w:rsid w:val="00D53D63"/>
    <w:rsid w:val="00D53FB9"/>
    <w:rsid w:val="00D611C9"/>
    <w:rsid w:val="00D6445C"/>
    <w:rsid w:val="00D67AD6"/>
    <w:rsid w:val="00D702B0"/>
    <w:rsid w:val="00D7475F"/>
    <w:rsid w:val="00D76107"/>
    <w:rsid w:val="00D76D55"/>
    <w:rsid w:val="00D808E2"/>
    <w:rsid w:val="00D84E18"/>
    <w:rsid w:val="00D92EAA"/>
    <w:rsid w:val="00D9692A"/>
    <w:rsid w:val="00DA02A4"/>
    <w:rsid w:val="00DA15B2"/>
    <w:rsid w:val="00DA299D"/>
    <w:rsid w:val="00DA6465"/>
    <w:rsid w:val="00DA64E1"/>
    <w:rsid w:val="00DB0F18"/>
    <w:rsid w:val="00DB32A0"/>
    <w:rsid w:val="00DB4AE0"/>
    <w:rsid w:val="00DD0BEB"/>
    <w:rsid w:val="00DD1826"/>
    <w:rsid w:val="00DD2655"/>
    <w:rsid w:val="00DD3C3E"/>
    <w:rsid w:val="00DD548D"/>
    <w:rsid w:val="00DD7989"/>
    <w:rsid w:val="00DE0006"/>
    <w:rsid w:val="00DE3D84"/>
    <w:rsid w:val="00DE6252"/>
    <w:rsid w:val="00DF0866"/>
    <w:rsid w:val="00DF519F"/>
    <w:rsid w:val="00E02FDA"/>
    <w:rsid w:val="00E0367E"/>
    <w:rsid w:val="00E04739"/>
    <w:rsid w:val="00E079E5"/>
    <w:rsid w:val="00E13C3F"/>
    <w:rsid w:val="00E13F90"/>
    <w:rsid w:val="00E14789"/>
    <w:rsid w:val="00E152F5"/>
    <w:rsid w:val="00E2123E"/>
    <w:rsid w:val="00E216F2"/>
    <w:rsid w:val="00E331BB"/>
    <w:rsid w:val="00E3385E"/>
    <w:rsid w:val="00E3398C"/>
    <w:rsid w:val="00E33B1B"/>
    <w:rsid w:val="00E36EC3"/>
    <w:rsid w:val="00E406B4"/>
    <w:rsid w:val="00E40F7F"/>
    <w:rsid w:val="00E4153F"/>
    <w:rsid w:val="00E42FA9"/>
    <w:rsid w:val="00E56FBD"/>
    <w:rsid w:val="00E579F6"/>
    <w:rsid w:val="00E60EB6"/>
    <w:rsid w:val="00E64AB5"/>
    <w:rsid w:val="00E67AC7"/>
    <w:rsid w:val="00E712B4"/>
    <w:rsid w:val="00E713F2"/>
    <w:rsid w:val="00E71DC1"/>
    <w:rsid w:val="00E75FC7"/>
    <w:rsid w:val="00E774B3"/>
    <w:rsid w:val="00E778C0"/>
    <w:rsid w:val="00E80098"/>
    <w:rsid w:val="00E80379"/>
    <w:rsid w:val="00E83EAF"/>
    <w:rsid w:val="00E85929"/>
    <w:rsid w:val="00E92B5E"/>
    <w:rsid w:val="00E97921"/>
    <w:rsid w:val="00EA606E"/>
    <w:rsid w:val="00EB0EDE"/>
    <w:rsid w:val="00EB145C"/>
    <w:rsid w:val="00EB6B32"/>
    <w:rsid w:val="00EC1A31"/>
    <w:rsid w:val="00EC2E58"/>
    <w:rsid w:val="00EC3464"/>
    <w:rsid w:val="00EC70A6"/>
    <w:rsid w:val="00EC7766"/>
    <w:rsid w:val="00ED0F26"/>
    <w:rsid w:val="00ED1D52"/>
    <w:rsid w:val="00ED329F"/>
    <w:rsid w:val="00ED6EBC"/>
    <w:rsid w:val="00EE23A1"/>
    <w:rsid w:val="00EE336E"/>
    <w:rsid w:val="00EE6BAB"/>
    <w:rsid w:val="00EF0E37"/>
    <w:rsid w:val="00EF36FB"/>
    <w:rsid w:val="00EF4050"/>
    <w:rsid w:val="00EF547B"/>
    <w:rsid w:val="00F0042D"/>
    <w:rsid w:val="00F01076"/>
    <w:rsid w:val="00F02BB9"/>
    <w:rsid w:val="00F063C2"/>
    <w:rsid w:val="00F07D22"/>
    <w:rsid w:val="00F13C34"/>
    <w:rsid w:val="00F161FF"/>
    <w:rsid w:val="00F20A7C"/>
    <w:rsid w:val="00F25DB1"/>
    <w:rsid w:val="00F262C6"/>
    <w:rsid w:val="00F308CC"/>
    <w:rsid w:val="00F314E7"/>
    <w:rsid w:val="00F33F74"/>
    <w:rsid w:val="00F401A9"/>
    <w:rsid w:val="00F42305"/>
    <w:rsid w:val="00F4626C"/>
    <w:rsid w:val="00F4643C"/>
    <w:rsid w:val="00F47788"/>
    <w:rsid w:val="00F506B1"/>
    <w:rsid w:val="00F514A0"/>
    <w:rsid w:val="00F53675"/>
    <w:rsid w:val="00F547EE"/>
    <w:rsid w:val="00F56221"/>
    <w:rsid w:val="00F565DE"/>
    <w:rsid w:val="00F66F53"/>
    <w:rsid w:val="00F73BAD"/>
    <w:rsid w:val="00F747FB"/>
    <w:rsid w:val="00F76193"/>
    <w:rsid w:val="00F765CB"/>
    <w:rsid w:val="00F80D65"/>
    <w:rsid w:val="00F82551"/>
    <w:rsid w:val="00F831B6"/>
    <w:rsid w:val="00F839FD"/>
    <w:rsid w:val="00F861D4"/>
    <w:rsid w:val="00F873E7"/>
    <w:rsid w:val="00F9068B"/>
    <w:rsid w:val="00F93FA9"/>
    <w:rsid w:val="00FA131A"/>
    <w:rsid w:val="00FA4247"/>
    <w:rsid w:val="00FB5E74"/>
    <w:rsid w:val="00FC3B48"/>
    <w:rsid w:val="00FC60BF"/>
    <w:rsid w:val="00FC73E2"/>
    <w:rsid w:val="00FD1630"/>
    <w:rsid w:val="00FD1C15"/>
    <w:rsid w:val="00FD5FB8"/>
    <w:rsid w:val="00FE3492"/>
    <w:rsid w:val="00FE416B"/>
    <w:rsid w:val="00FF0D14"/>
    <w:rsid w:val="00FF2E29"/>
    <w:rsid w:val="00FF4C6E"/>
    <w:rsid w:val="00FF5D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List Number" w:locked="1" w:semiHidden="0" w:uiPriority="0" w:unhideWhenUsed="0"/>
    <w:lsdException w:name="List 4" w:locked="1" w:semiHidden="0" w:uiPriority="0" w:unhideWhenUsed="0"/>
    <w:lsdException w:name="List 5" w:locked="1" w:semiHidden="0" w:uiPriority="0" w:unhideWhenUsed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alutation" w:locked="1" w:semiHidden="0" w:uiPriority="0" w:unhideWhenUsed="0"/>
    <w:lsdException w:name="Date" w:locked="1" w:semiHidden="0" w:uiPriority="0" w:unhideWhenUsed="0"/>
    <w:lsdException w:name="Body Text First Inden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 Lis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A9A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85929"/>
    <w:rPr>
      <w:rFonts w:cs="Times New Roman"/>
      <w:sz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E85929"/>
    <w:rPr>
      <w:rFonts w:cs="Times New Roman"/>
      <w:sz w:val="2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E85929"/>
    <w:rPr>
      <w:rFonts w:cs="Times New Roman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E85929"/>
    <w:rPr>
      <w:rFonts w:cs="Times New Roman"/>
      <w:sz w:val="24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E85929"/>
    <w:rPr>
      <w:rFonts w:cs="Times New Roman"/>
      <w:sz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E85929"/>
    <w:rPr>
      <w:rFonts w:cs="Times New Roman"/>
      <w:b/>
      <w:sz w:val="24"/>
    </w:rPr>
  </w:style>
  <w:style w:type="paragraph" w:styleId="Header">
    <w:name w:val="header"/>
    <w:basedOn w:val="Normal"/>
    <w:link w:val="HeaderChar"/>
    <w:uiPriority w:val="99"/>
    <w:rsid w:val="000E6A9A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62C3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0E6A9A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62C3C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0E6A9A"/>
    <w:pPr>
      <w:jc w:val="center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462C3C"/>
    <w:rPr>
      <w:rFonts w:cs="Times New Roman"/>
    </w:rPr>
  </w:style>
  <w:style w:type="paragraph" w:styleId="ListParagraph">
    <w:name w:val="List Paragraph"/>
    <w:basedOn w:val="Normal"/>
    <w:uiPriority w:val="99"/>
    <w:qFormat/>
    <w:rsid w:val="004165BF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uiPriority w:val="99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B5216C"/>
    <w:rPr>
      <w:rFonts w:ascii="Cambria" w:hAnsi="Cambria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rsid w:val="00B5216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B5216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1E226F"/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uiPriority w:val="99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8F12BC"/>
    <w:rPr>
      <w:rFonts w:ascii="Courier New" w:hAnsi="Courier New" w:cs="Courier New"/>
    </w:rPr>
  </w:style>
  <w:style w:type="paragraph" w:customStyle="1" w:styleId="a">
    <w:name w:val="Стиль"/>
    <w:basedOn w:val="Normal"/>
    <w:next w:val="Title"/>
    <w:uiPriority w:val="99"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Title">
    <w:name w:val="Title"/>
    <w:basedOn w:val="Normal"/>
    <w:next w:val="Normal"/>
    <w:link w:val="TitleChar"/>
    <w:uiPriority w:val="99"/>
    <w:qFormat/>
    <w:rsid w:val="00A8025B"/>
    <w:pPr>
      <w:contextualSpacing/>
    </w:pPr>
    <w:rPr>
      <w:rFonts w:ascii="Cambria" w:hAnsi="Cambria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99"/>
    <w:locked/>
    <w:rsid w:val="00A8025B"/>
    <w:rPr>
      <w:rFonts w:ascii="Cambria" w:hAnsi="Cambria" w:cs="Times New Roman"/>
      <w:spacing w:val="-10"/>
      <w:kern w:val="28"/>
      <w:sz w:val="56"/>
      <w:szCs w:val="5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2463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632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2254</TotalTime>
  <Pages>33</Pages>
  <Words>3140</Words>
  <Characters>17902</Characters>
  <Application>Microsoft Office Outlook</Application>
  <DocSecurity>0</DocSecurity>
  <Lines>0</Lines>
  <Paragraphs>0</Paragraphs>
  <ScaleCrop>false</ScaleCrop>
  <Company>3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admin</cp:lastModifiedBy>
  <cp:revision>157</cp:revision>
  <cp:lastPrinted>2018-07-26T06:28:00Z</cp:lastPrinted>
  <dcterms:created xsi:type="dcterms:W3CDTF">2018-10-29T05:46:00Z</dcterms:created>
  <dcterms:modified xsi:type="dcterms:W3CDTF">2020-12-21T02:34:00Z</dcterms:modified>
</cp:coreProperties>
</file>