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EB" w:rsidRDefault="000E50EB" w:rsidP="001D2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НЕВСКОГО СЕЛЬСОВЕТА</w:t>
      </w:r>
    </w:p>
    <w:p w:rsidR="000E50EB" w:rsidRDefault="000E50EB" w:rsidP="001D2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0E50EB" w:rsidRDefault="000E50EB" w:rsidP="001D23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(пятого созыва)</w:t>
      </w:r>
    </w:p>
    <w:p w:rsidR="000E50EB" w:rsidRDefault="000E50EB" w:rsidP="001D2385">
      <w:pPr>
        <w:jc w:val="center"/>
        <w:rPr>
          <w:sz w:val="28"/>
          <w:szCs w:val="28"/>
        </w:rPr>
      </w:pPr>
    </w:p>
    <w:p w:rsidR="000E50EB" w:rsidRDefault="000E50EB" w:rsidP="001D2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E50EB" w:rsidRDefault="000E50EB" w:rsidP="001D23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второй сессии </w:t>
      </w:r>
    </w:p>
    <w:p w:rsidR="000E50EB" w:rsidRDefault="000E50EB" w:rsidP="001D2385">
      <w:pPr>
        <w:jc w:val="center"/>
        <w:rPr>
          <w:sz w:val="28"/>
          <w:szCs w:val="28"/>
        </w:rPr>
      </w:pPr>
    </w:p>
    <w:p w:rsidR="000E50EB" w:rsidRDefault="000E50EB" w:rsidP="001D2385">
      <w:pPr>
        <w:rPr>
          <w:sz w:val="28"/>
          <w:szCs w:val="28"/>
        </w:rPr>
      </w:pPr>
      <w:r>
        <w:rPr>
          <w:sz w:val="28"/>
          <w:szCs w:val="28"/>
        </w:rPr>
        <w:t xml:space="preserve">           25.12.2019                                                                 № 93</w:t>
      </w:r>
    </w:p>
    <w:p w:rsidR="000E50EB" w:rsidRDefault="000E50EB" w:rsidP="001D2385">
      <w:pPr>
        <w:jc w:val="center"/>
        <w:rPr>
          <w:sz w:val="28"/>
          <w:szCs w:val="28"/>
        </w:rPr>
      </w:pPr>
    </w:p>
    <w:p w:rsidR="000E50EB" w:rsidRDefault="000E50EB" w:rsidP="00DB582A">
      <w:pPr>
        <w:tabs>
          <w:tab w:val="left" w:pos="3348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увеличения стоимости услуг транспорта МКУ Невского сельсовета Убинского района Новосибирской области « Услуги ЖКХ». </w:t>
      </w:r>
    </w:p>
    <w:p w:rsidR="000E50EB" w:rsidRDefault="000E50EB" w:rsidP="00DB582A">
      <w:pPr>
        <w:tabs>
          <w:tab w:val="left" w:pos="3348"/>
          <w:tab w:val="center" w:pos="4961"/>
        </w:tabs>
        <w:rPr>
          <w:sz w:val="28"/>
          <w:szCs w:val="28"/>
        </w:rPr>
      </w:pPr>
    </w:p>
    <w:p w:rsidR="000E50EB" w:rsidRDefault="000E50EB" w:rsidP="00DB582A">
      <w:pPr>
        <w:tabs>
          <w:tab w:val="left" w:pos="3348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>В связи с увеличением минимального размера оплаты труда и увеличением стоимости одного литра горюче-смазочного материала Совет депутатов Невского сельсовета Убинского района Новосибирской области</w:t>
      </w:r>
    </w:p>
    <w:p w:rsidR="000E50EB" w:rsidRDefault="000E50EB" w:rsidP="00DB58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1.Произвести перерасчет стоимости одного часа работы транспортного средства МКУ Невского сельсовета Убинского района Новосибирской области» Услуги ЖКХ» с первого января 2020 года.</w:t>
      </w: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увеличение стоимости услуг транспорта МКУ Невского сельсовета Убинского района Новосибирской области « Услуги ЖКХ»</w:t>
      </w: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решения возложить на комиссию Совета депутатов Невского сельсовета Убинского района Новосибирской области по бюджету.</w:t>
      </w: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</w:p>
    <w:p w:rsidR="000E50EB" w:rsidRDefault="000E50EB" w:rsidP="00DB582A">
      <w:pPr>
        <w:autoSpaceDE w:val="0"/>
        <w:autoSpaceDN w:val="0"/>
        <w:adjustRightInd w:val="0"/>
        <w:ind w:right="255"/>
        <w:jc w:val="both"/>
        <w:rPr>
          <w:sz w:val="28"/>
          <w:szCs w:val="28"/>
        </w:rPr>
      </w:pPr>
    </w:p>
    <w:p w:rsidR="000E50EB" w:rsidRDefault="000E50EB" w:rsidP="001D2385">
      <w:pPr>
        <w:rPr>
          <w:sz w:val="28"/>
          <w:szCs w:val="28"/>
        </w:rPr>
      </w:pPr>
    </w:p>
    <w:p w:rsidR="000E50EB" w:rsidRPr="00DB75BF" w:rsidRDefault="000E50EB" w:rsidP="001D2385">
      <w:pPr>
        <w:rPr>
          <w:sz w:val="28"/>
          <w:szCs w:val="28"/>
        </w:rPr>
      </w:pPr>
      <w:r w:rsidRPr="00DB75BF">
        <w:rPr>
          <w:sz w:val="28"/>
          <w:szCs w:val="28"/>
        </w:rPr>
        <w:t>Председатель Совета депутатов</w:t>
      </w:r>
    </w:p>
    <w:p w:rsidR="000E50EB" w:rsidRPr="00DB75BF" w:rsidRDefault="000E50EB" w:rsidP="001D2385">
      <w:pPr>
        <w:rPr>
          <w:sz w:val="28"/>
          <w:szCs w:val="28"/>
        </w:rPr>
      </w:pPr>
      <w:r>
        <w:rPr>
          <w:sz w:val="28"/>
          <w:szCs w:val="28"/>
        </w:rPr>
        <w:t>Нев</w:t>
      </w:r>
      <w:r w:rsidRPr="00DB75BF">
        <w:rPr>
          <w:sz w:val="28"/>
          <w:szCs w:val="28"/>
        </w:rPr>
        <w:t>ского сельсовета</w:t>
      </w:r>
    </w:p>
    <w:p w:rsidR="000E50EB" w:rsidRPr="00DB75BF" w:rsidRDefault="000E50EB" w:rsidP="001D2385">
      <w:pPr>
        <w:rPr>
          <w:sz w:val="28"/>
          <w:szCs w:val="28"/>
        </w:rPr>
      </w:pPr>
      <w:r w:rsidRPr="00DB75BF">
        <w:rPr>
          <w:sz w:val="28"/>
          <w:szCs w:val="28"/>
        </w:rPr>
        <w:t xml:space="preserve">Убинского района Новосибирской области                             </w:t>
      </w:r>
      <w:r>
        <w:rPr>
          <w:sz w:val="28"/>
          <w:szCs w:val="28"/>
        </w:rPr>
        <w:t>С А Девятуха</w:t>
      </w:r>
    </w:p>
    <w:p w:rsidR="000E50EB" w:rsidRPr="00DB75BF" w:rsidRDefault="000E50EB" w:rsidP="001D2385">
      <w:pPr>
        <w:rPr>
          <w:sz w:val="28"/>
          <w:szCs w:val="28"/>
        </w:rPr>
      </w:pPr>
    </w:p>
    <w:p w:rsidR="000E50EB" w:rsidRPr="00DB75BF" w:rsidRDefault="000E50EB" w:rsidP="001D2385">
      <w:pPr>
        <w:rPr>
          <w:sz w:val="28"/>
          <w:szCs w:val="28"/>
        </w:rPr>
      </w:pPr>
    </w:p>
    <w:p w:rsidR="000E50EB" w:rsidRPr="00DB75BF" w:rsidRDefault="000E50EB" w:rsidP="001D2385">
      <w:pPr>
        <w:rPr>
          <w:sz w:val="28"/>
          <w:szCs w:val="28"/>
        </w:rPr>
      </w:pPr>
      <w:r w:rsidRPr="00DB75B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Нев</w:t>
      </w:r>
      <w:r w:rsidRPr="00DB75BF">
        <w:rPr>
          <w:sz w:val="28"/>
          <w:szCs w:val="28"/>
        </w:rPr>
        <w:t>ского сельсовета</w:t>
      </w:r>
    </w:p>
    <w:p w:rsidR="000E50EB" w:rsidRPr="00DB75BF" w:rsidRDefault="000E50EB" w:rsidP="001D2385">
      <w:pPr>
        <w:rPr>
          <w:sz w:val="28"/>
          <w:szCs w:val="28"/>
        </w:rPr>
      </w:pPr>
      <w:r w:rsidRPr="00DB75BF">
        <w:rPr>
          <w:sz w:val="28"/>
          <w:szCs w:val="28"/>
        </w:rPr>
        <w:t xml:space="preserve">Убинского района Новосибирской области                            </w:t>
      </w:r>
      <w:r>
        <w:rPr>
          <w:sz w:val="28"/>
          <w:szCs w:val="28"/>
        </w:rPr>
        <w:t>И В Анохина</w:t>
      </w:r>
    </w:p>
    <w:p w:rsidR="000E50EB" w:rsidRPr="00DB75BF" w:rsidRDefault="000E50EB" w:rsidP="001D2385">
      <w:pPr>
        <w:rPr>
          <w:sz w:val="28"/>
          <w:szCs w:val="28"/>
        </w:rPr>
      </w:pPr>
      <w:r w:rsidRPr="00DB75BF">
        <w:rPr>
          <w:sz w:val="28"/>
          <w:szCs w:val="28"/>
        </w:rPr>
        <w:t xml:space="preserve"> </w:t>
      </w:r>
    </w:p>
    <w:p w:rsidR="000E50EB" w:rsidRDefault="000E50EB" w:rsidP="001D2385">
      <w:pPr>
        <w:jc w:val="center"/>
        <w:rPr>
          <w:sz w:val="28"/>
          <w:szCs w:val="28"/>
        </w:rPr>
      </w:pPr>
    </w:p>
    <w:p w:rsidR="000E50EB" w:rsidRDefault="000E50EB" w:rsidP="001D2385">
      <w:pPr>
        <w:tabs>
          <w:tab w:val="left" w:pos="1504"/>
        </w:tabs>
      </w:pPr>
    </w:p>
    <w:p w:rsidR="000E50EB" w:rsidRDefault="000E50EB" w:rsidP="001D2385"/>
    <w:p w:rsidR="000E50EB" w:rsidRDefault="000E50EB" w:rsidP="005C194B">
      <w:pPr>
        <w:tabs>
          <w:tab w:val="left" w:pos="142"/>
        </w:tabs>
        <w:adjustRightInd w:val="0"/>
        <w:ind w:left="5954"/>
        <w:rPr>
          <w:sz w:val="28"/>
          <w:szCs w:val="28"/>
        </w:rPr>
      </w:pPr>
    </w:p>
    <w:p w:rsidR="000E50EB" w:rsidRDefault="000E50EB" w:rsidP="005C194B">
      <w:pPr>
        <w:tabs>
          <w:tab w:val="left" w:pos="142"/>
        </w:tabs>
        <w:adjustRightInd w:val="0"/>
        <w:ind w:left="5954"/>
        <w:rPr>
          <w:sz w:val="28"/>
          <w:szCs w:val="28"/>
        </w:rPr>
      </w:pPr>
    </w:p>
    <w:p w:rsidR="000E50EB" w:rsidRDefault="000E50EB" w:rsidP="005C194B">
      <w:pPr>
        <w:tabs>
          <w:tab w:val="left" w:pos="142"/>
        </w:tabs>
        <w:adjustRightInd w:val="0"/>
        <w:ind w:left="5954"/>
        <w:rPr>
          <w:sz w:val="28"/>
          <w:szCs w:val="28"/>
        </w:rPr>
      </w:pPr>
    </w:p>
    <w:p w:rsidR="000E50EB" w:rsidRDefault="000E50EB" w:rsidP="00F22F59">
      <w:pPr>
        <w:rPr>
          <w:color w:val="000000"/>
          <w:sz w:val="28"/>
          <w:szCs w:val="28"/>
        </w:rPr>
        <w:sectPr w:rsidR="000E50EB" w:rsidSect="00B9257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50EB" w:rsidRDefault="000E50EB" w:rsidP="00F22F59">
      <w:pPr>
        <w:rPr>
          <w:color w:val="000000"/>
          <w:sz w:val="28"/>
          <w:szCs w:val="28"/>
        </w:rPr>
      </w:pPr>
    </w:p>
    <w:p w:rsidR="000E50EB" w:rsidRDefault="000E50EB" w:rsidP="005C194B">
      <w:pPr>
        <w:tabs>
          <w:tab w:val="left" w:pos="142"/>
        </w:tabs>
        <w:adjustRightInd w:val="0"/>
        <w:ind w:left="5954"/>
        <w:rPr>
          <w:sz w:val="28"/>
          <w:szCs w:val="28"/>
        </w:rPr>
      </w:pPr>
    </w:p>
    <w:tbl>
      <w:tblPr>
        <w:tblW w:w="18167" w:type="dxa"/>
        <w:tblInd w:w="93" w:type="dxa"/>
        <w:tblLayout w:type="fixed"/>
        <w:tblLook w:val="0000"/>
      </w:tblPr>
      <w:tblGrid>
        <w:gridCol w:w="1571"/>
        <w:gridCol w:w="773"/>
        <w:gridCol w:w="1091"/>
        <w:gridCol w:w="540"/>
        <w:gridCol w:w="1260"/>
        <w:gridCol w:w="1080"/>
        <w:gridCol w:w="540"/>
        <w:gridCol w:w="720"/>
        <w:gridCol w:w="720"/>
        <w:gridCol w:w="720"/>
        <w:gridCol w:w="900"/>
        <w:gridCol w:w="900"/>
        <w:gridCol w:w="720"/>
        <w:gridCol w:w="900"/>
        <w:gridCol w:w="720"/>
        <w:gridCol w:w="900"/>
        <w:gridCol w:w="900"/>
        <w:gridCol w:w="1260"/>
        <w:gridCol w:w="1012"/>
        <w:gridCol w:w="940"/>
      </w:tblGrid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 xml:space="preserve">РАСЧЕТ СТОИМОСТИ 1 ЧАСА РАБОТ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на 01.0</w:t>
            </w:r>
            <w:r>
              <w:rPr>
                <w:rFonts w:ascii="Arial CYR" w:hAnsi="Arial CYR" w:cs="Arial CYR"/>
              </w:rPr>
              <w:t>1</w:t>
            </w:r>
            <w:r w:rsidRPr="003645A7">
              <w:rPr>
                <w:rFonts w:ascii="Arial CYR" w:hAnsi="Arial CYR" w:cs="Arial CYR"/>
              </w:rPr>
              <w:t>.2020года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E71500">
        <w:trPr>
          <w:trHeight w:val="510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jc w:val="center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наименование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E50EB" w:rsidRPr="003645A7" w:rsidRDefault="000E50EB" w:rsidP="003645A7">
            <w:pPr>
              <w:jc w:val="center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з/плата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Дополнит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оплата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труда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начислен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 xml:space="preserve">на 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з/пл.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итого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з/плата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jc w:val="center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Л.с.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ГСМ,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л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jc w:val="center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стоимость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смазочн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матер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 xml:space="preserve">Итого 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ГСМ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jc w:val="center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Балансовая стоимость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Амортиз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тек.ремон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кап.рем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тех.уход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 xml:space="preserve">коэф 2 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на изно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шен.тех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прочие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рентаб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Стоимость  одного часа работы</w:t>
            </w:r>
          </w:p>
        </w:tc>
        <w:tc>
          <w:tcPr>
            <w:tcW w:w="1012" w:type="dxa"/>
            <w:vMerge w:val="restart"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итого</w:t>
            </w:r>
          </w:p>
        </w:tc>
      </w:tr>
      <w:tr w:rsidR="000E50EB" w:rsidRPr="003645A7" w:rsidTr="00E71500">
        <w:trPr>
          <w:trHeight w:val="510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оклад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стоим.1 ч.</w:t>
            </w:r>
          </w:p>
        </w:tc>
      </w:tr>
      <w:tr w:rsidR="000E50EB" w:rsidRPr="003645A7" w:rsidTr="00E71500">
        <w:trPr>
          <w:trHeight w:val="510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трактора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 xml:space="preserve">4 разр.раб </w:t>
            </w: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работ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МТЗ-82,1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15100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92,07317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29,46341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121,5366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14,18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35,45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744,45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780000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54,60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16,38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103,07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Default="000E50EB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1144,04</w:t>
            </w: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1144,04</w:t>
            </w:r>
          </w:p>
        </w:tc>
      </w:tr>
      <w:tr w:rsidR="000E50EB" w:rsidRPr="003645A7" w:rsidTr="00E71500">
        <w:trPr>
          <w:trHeight w:val="510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ДТ-75БДЕРС4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15100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92,07317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29,46341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121,5366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14,00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1040000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72,80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21,84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104,63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Default="000E50EB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1161,39</w:t>
            </w: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1161,39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ДТ-75М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15100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92,07317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29,46341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121,537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14,00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97,45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Default="000E50EB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1179,19</w:t>
            </w: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1179,19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ГАЗ-53А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15100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92,07317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29,46341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121,5366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7,80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16,38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343,98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63,09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Default="000E50EB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700,26</w:t>
            </w: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700,26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УАЗ-220694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15100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92,07317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29,46341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121,537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21,064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442,344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80,17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111,24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81,12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Default="000E50EB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1026,27</w:t>
            </w: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Default="000E50EB" w:rsidP="00E7150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jc w:val="right"/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1026,27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12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 </w:t>
            </w: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E71500">
        <w:trPr>
          <w:trHeight w:val="255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  <w:tr w:rsidR="000E50EB" w:rsidRPr="003645A7" w:rsidTr="00AF5EF8">
        <w:trPr>
          <w:trHeight w:val="80"/>
        </w:trPr>
        <w:tc>
          <w:tcPr>
            <w:tcW w:w="63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  <w:r w:rsidRPr="003645A7">
              <w:rPr>
                <w:rFonts w:ascii="Arial CYR" w:hAnsi="Arial CYR" w:cs="Arial CYR"/>
              </w:rPr>
              <w:t>175г/л.с. под нагрузкой и 125г/л.с. на холостом ходу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0EB" w:rsidRPr="003645A7" w:rsidRDefault="000E50EB" w:rsidP="003645A7">
            <w:pPr>
              <w:rPr>
                <w:rFonts w:ascii="Arial CYR" w:hAnsi="Arial CYR" w:cs="Arial CYR"/>
              </w:rPr>
            </w:pPr>
          </w:p>
        </w:tc>
      </w:tr>
    </w:tbl>
    <w:p w:rsidR="000E50EB" w:rsidRPr="00CB6A5E" w:rsidRDefault="000E50EB" w:rsidP="005C194B">
      <w:pPr>
        <w:tabs>
          <w:tab w:val="left" w:pos="142"/>
        </w:tabs>
        <w:adjustRightInd w:val="0"/>
        <w:ind w:left="5954"/>
        <w:rPr>
          <w:sz w:val="28"/>
          <w:szCs w:val="28"/>
        </w:rPr>
      </w:pPr>
    </w:p>
    <w:sectPr w:rsidR="000E50EB" w:rsidRPr="00CB6A5E" w:rsidSect="003645A7">
      <w:footerReference w:type="even" r:id="rId7"/>
      <w:footerReference w:type="default" r:id="rId8"/>
      <w:pgSz w:w="16838" w:h="11906" w:orient="landscape"/>
      <w:pgMar w:top="851" w:right="1134" w:bottom="1701" w:left="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EB" w:rsidRDefault="000E50EB">
      <w:r>
        <w:separator/>
      </w:r>
    </w:p>
  </w:endnote>
  <w:endnote w:type="continuationSeparator" w:id="0">
    <w:p w:rsidR="000E50EB" w:rsidRDefault="000E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EB" w:rsidRDefault="000E50EB" w:rsidP="00087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50EB" w:rsidRDefault="000E50EB" w:rsidP="00CA151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EB" w:rsidRDefault="000E50EB" w:rsidP="00087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E50EB" w:rsidRDefault="000E50EB" w:rsidP="00CA151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EB" w:rsidRDefault="000E50EB">
      <w:r>
        <w:separator/>
      </w:r>
    </w:p>
  </w:footnote>
  <w:footnote w:type="continuationSeparator" w:id="0">
    <w:p w:rsidR="000E50EB" w:rsidRDefault="000E5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41CC"/>
    <w:multiLevelType w:val="multilevel"/>
    <w:tmpl w:val="F8FC5D08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>
    <w:nsid w:val="27C72CEA"/>
    <w:multiLevelType w:val="hybridMultilevel"/>
    <w:tmpl w:val="B1546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6795FB1"/>
    <w:multiLevelType w:val="hybridMultilevel"/>
    <w:tmpl w:val="15A26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B607C7"/>
    <w:multiLevelType w:val="multilevel"/>
    <w:tmpl w:val="E20A220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23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606975AA"/>
    <w:multiLevelType w:val="hybridMultilevel"/>
    <w:tmpl w:val="2F46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2E3"/>
    <w:rsid w:val="00000700"/>
    <w:rsid w:val="00004278"/>
    <w:rsid w:val="00005F0E"/>
    <w:rsid w:val="0000744B"/>
    <w:rsid w:val="00016D8B"/>
    <w:rsid w:val="00020CE5"/>
    <w:rsid w:val="00021CC2"/>
    <w:rsid w:val="00025FDB"/>
    <w:rsid w:val="0003006B"/>
    <w:rsid w:val="000330BB"/>
    <w:rsid w:val="00034ACE"/>
    <w:rsid w:val="0006057B"/>
    <w:rsid w:val="000621F7"/>
    <w:rsid w:val="00063400"/>
    <w:rsid w:val="0006746C"/>
    <w:rsid w:val="000710BD"/>
    <w:rsid w:val="000724B5"/>
    <w:rsid w:val="0008614F"/>
    <w:rsid w:val="0008692E"/>
    <w:rsid w:val="0008796D"/>
    <w:rsid w:val="0009758A"/>
    <w:rsid w:val="00097E4C"/>
    <w:rsid w:val="000A0D16"/>
    <w:rsid w:val="000A2F2E"/>
    <w:rsid w:val="000B1EDB"/>
    <w:rsid w:val="000B70D4"/>
    <w:rsid w:val="000C1FD6"/>
    <w:rsid w:val="000D1C73"/>
    <w:rsid w:val="000E307C"/>
    <w:rsid w:val="000E4D3D"/>
    <w:rsid w:val="000E50EB"/>
    <w:rsid w:val="000E53F9"/>
    <w:rsid w:val="000E6209"/>
    <w:rsid w:val="001011DE"/>
    <w:rsid w:val="0010124B"/>
    <w:rsid w:val="00102E58"/>
    <w:rsid w:val="001053BA"/>
    <w:rsid w:val="0012743B"/>
    <w:rsid w:val="00136403"/>
    <w:rsid w:val="001406AE"/>
    <w:rsid w:val="001415F8"/>
    <w:rsid w:val="001476D2"/>
    <w:rsid w:val="0015105A"/>
    <w:rsid w:val="00176F96"/>
    <w:rsid w:val="00186724"/>
    <w:rsid w:val="00187288"/>
    <w:rsid w:val="00190C48"/>
    <w:rsid w:val="001B0537"/>
    <w:rsid w:val="001C38D5"/>
    <w:rsid w:val="001D054E"/>
    <w:rsid w:val="001D2385"/>
    <w:rsid w:val="001E12C9"/>
    <w:rsid w:val="001F2BA2"/>
    <w:rsid w:val="001F6D25"/>
    <w:rsid w:val="00204864"/>
    <w:rsid w:val="00207488"/>
    <w:rsid w:val="00211297"/>
    <w:rsid w:val="002136DC"/>
    <w:rsid w:val="00213FC7"/>
    <w:rsid w:val="002158DA"/>
    <w:rsid w:val="002365E1"/>
    <w:rsid w:val="00243775"/>
    <w:rsid w:val="00247D09"/>
    <w:rsid w:val="00256C40"/>
    <w:rsid w:val="0026790D"/>
    <w:rsid w:val="00271D55"/>
    <w:rsid w:val="0028074E"/>
    <w:rsid w:val="002901FA"/>
    <w:rsid w:val="002978AA"/>
    <w:rsid w:val="002A1EFC"/>
    <w:rsid w:val="002B4323"/>
    <w:rsid w:val="002C732E"/>
    <w:rsid w:val="002D519E"/>
    <w:rsid w:val="002D7C95"/>
    <w:rsid w:val="002E5581"/>
    <w:rsid w:val="002F37AB"/>
    <w:rsid w:val="00307136"/>
    <w:rsid w:val="00320463"/>
    <w:rsid w:val="00323B14"/>
    <w:rsid w:val="00343DBC"/>
    <w:rsid w:val="00347DE7"/>
    <w:rsid w:val="003576AA"/>
    <w:rsid w:val="00361C94"/>
    <w:rsid w:val="003637D8"/>
    <w:rsid w:val="003645A7"/>
    <w:rsid w:val="003766CB"/>
    <w:rsid w:val="00377523"/>
    <w:rsid w:val="00392107"/>
    <w:rsid w:val="003950F6"/>
    <w:rsid w:val="003A237F"/>
    <w:rsid w:val="003A43A0"/>
    <w:rsid w:val="003B34D0"/>
    <w:rsid w:val="003B39F8"/>
    <w:rsid w:val="003C037F"/>
    <w:rsid w:val="003C39CF"/>
    <w:rsid w:val="003D48A6"/>
    <w:rsid w:val="003D64DE"/>
    <w:rsid w:val="003D7199"/>
    <w:rsid w:val="003E0AD9"/>
    <w:rsid w:val="003E3378"/>
    <w:rsid w:val="003E6EEA"/>
    <w:rsid w:val="003F033D"/>
    <w:rsid w:val="003F1677"/>
    <w:rsid w:val="00400B5B"/>
    <w:rsid w:val="004050E4"/>
    <w:rsid w:val="004066E7"/>
    <w:rsid w:val="0042322E"/>
    <w:rsid w:val="00427143"/>
    <w:rsid w:val="004335D1"/>
    <w:rsid w:val="0043621A"/>
    <w:rsid w:val="00443C44"/>
    <w:rsid w:val="00443F4E"/>
    <w:rsid w:val="00454817"/>
    <w:rsid w:val="00454CC9"/>
    <w:rsid w:val="004618AC"/>
    <w:rsid w:val="00464166"/>
    <w:rsid w:val="0047341D"/>
    <w:rsid w:val="00485C36"/>
    <w:rsid w:val="00485CED"/>
    <w:rsid w:val="004876C2"/>
    <w:rsid w:val="004A0FE7"/>
    <w:rsid w:val="004A2A03"/>
    <w:rsid w:val="004A3F25"/>
    <w:rsid w:val="004B0FEB"/>
    <w:rsid w:val="004C00DC"/>
    <w:rsid w:val="004C0CD7"/>
    <w:rsid w:val="004C6E27"/>
    <w:rsid w:val="004D0691"/>
    <w:rsid w:val="004D2226"/>
    <w:rsid w:val="004D7CD9"/>
    <w:rsid w:val="004E19D2"/>
    <w:rsid w:val="00501024"/>
    <w:rsid w:val="00503827"/>
    <w:rsid w:val="00511C46"/>
    <w:rsid w:val="00513D83"/>
    <w:rsid w:val="00520C58"/>
    <w:rsid w:val="00521175"/>
    <w:rsid w:val="00522E28"/>
    <w:rsid w:val="00527D10"/>
    <w:rsid w:val="00530136"/>
    <w:rsid w:val="00533EB3"/>
    <w:rsid w:val="00534B0C"/>
    <w:rsid w:val="0053721F"/>
    <w:rsid w:val="005420E5"/>
    <w:rsid w:val="00557F18"/>
    <w:rsid w:val="00562E2B"/>
    <w:rsid w:val="005726AA"/>
    <w:rsid w:val="00572DFA"/>
    <w:rsid w:val="005A7CC6"/>
    <w:rsid w:val="005B0B4D"/>
    <w:rsid w:val="005C194B"/>
    <w:rsid w:val="005C1F34"/>
    <w:rsid w:val="005C4BEA"/>
    <w:rsid w:val="005C51C1"/>
    <w:rsid w:val="005C718F"/>
    <w:rsid w:val="005D3E93"/>
    <w:rsid w:val="005E0233"/>
    <w:rsid w:val="005E208C"/>
    <w:rsid w:val="005E25ED"/>
    <w:rsid w:val="005E2A47"/>
    <w:rsid w:val="005E4D62"/>
    <w:rsid w:val="005E51F1"/>
    <w:rsid w:val="005F044D"/>
    <w:rsid w:val="005F05E6"/>
    <w:rsid w:val="00601452"/>
    <w:rsid w:val="00607257"/>
    <w:rsid w:val="00621B1D"/>
    <w:rsid w:val="00623357"/>
    <w:rsid w:val="00623F81"/>
    <w:rsid w:val="0063473B"/>
    <w:rsid w:val="00636463"/>
    <w:rsid w:val="00643332"/>
    <w:rsid w:val="00650EAE"/>
    <w:rsid w:val="00662201"/>
    <w:rsid w:val="006736E6"/>
    <w:rsid w:val="00675BFF"/>
    <w:rsid w:val="00677A9C"/>
    <w:rsid w:val="006815F3"/>
    <w:rsid w:val="00696318"/>
    <w:rsid w:val="00696FDA"/>
    <w:rsid w:val="006A210E"/>
    <w:rsid w:val="006B31A2"/>
    <w:rsid w:val="006B671C"/>
    <w:rsid w:val="006E10DA"/>
    <w:rsid w:val="006E43D6"/>
    <w:rsid w:val="00707B08"/>
    <w:rsid w:val="00733464"/>
    <w:rsid w:val="00735BA7"/>
    <w:rsid w:val="00737DFA"/>
    <w:rsid w:val="00737FA5"/>
    <w:rsid w:val="00744483"/>
    <w:rsid w:val="0075217B"/>
    <w:rsid w:val="00753CDA"/>
    <w:rsid w:val="0075556F"/>
    <w:rsid w:val="007568B9"/>
    <w:rsid w:val="00772A2B"/>
    <w:rsid w:val="00776AC4"/>
    <w:rsid w:val="00781B06"/>
    <w:rsid w:val="00781FE8"/>
    <w:rsid w:val="007825EB"/>
    <w:rsid w:val="00794125"/>
    <w:rsid w:val="007A396A"/>
    <w:rsid w:val="007A6DA5"/>
    <w:rsid w:val="007C1343"/>
    <w:rsid w:val="007C7ED0"/>
    <w:rsid w:val="007D168B"/>
    <w:rsid w:val="007D411F"/>
    <w:rsid w:val="007E7464"/>
    <w:rsid w:val="007F702C"/>
    <w:rsid w:val="008000BC"/>
    <w:rsid w:val="00800809"/>
    <w:rsid w:val="008107D3"/>
    <w:rsid w:val="0081171B"/>
    <w:rsid w:val="0081399E"/>
    <w:rsid w:val="008140FE"/>
    <w:rsid w:val="00816508"/>
    <w:rsid w:val="0081778C"/>
    <w:rsid w:val="00825DC2"/>
    <w:rsid w:val="00841A64"/>
    <w:rsid w:val="00845DBC"/>
    <w:rsid w:val="0084795E"/>
    <w:rsid w:val="00850C8B"/>
    <w:rsid w:val="008538B5"/>
    <w:rsid w:val="00854532"/>
    <w:rsid w:val="0088172F"/>
    <w:rsid w:val="00882402"/>
    <w:rsid w:val="00897827"/>
    <w:rsid w:val="008A1132"/>
    <w:rsid w:val="008A2758"/>
    <w:rsid w:val="008B447C"/>
    <w:rsid w:val="008B5EF5"/>
    <w:rsid w:val="008C4FA1"/>
    <w:rsid w:val="008D071C"/>
    <w:rsid w:val="008D07F1"/>
    <w:rsid w:val="008E271D"/>
    <w:rsid w:val="008E432D"/>
    <w:rsid w:val="008E55CC"/>
    <w:rsid w:val="008E66F3"/>
    <w:rsid w:val="008E7F77"/>
    <w:rsid w:val="008F7955"/>
    <w:rsid w:val="009044B5"/>
    <w:rsid w:val="00906E12"/>
    <w:rsid w:val="0091321C"/>
    <w:rsid w:val="009149E0"/>
    <w:rsid w:val="00914FE6"/>
    <w:rsid w:val="00922493"/>
    <w:rsid w:val="009301C9"/>
    <w:rsid w:val="00931F4E"/>
    <w:rsid w:val="0094341D"/>
    <w:rsid w:val="0096104F"/>
    <w:rsid w:val="00961907"/>
    <w:rsid w:val="00962E1E"/>
    <w:rsid w:val="00967575"/>
    <w:rsid w:val="00974338"/>
    <w:rsid w:val="00976B9A"/>
    <w:rsid w:val="009A5F68"/>
    <w:rsid w:val="009B6335"/>
    <w:rsid w:val="009C5CE4"/>
    <w:rsid w:val="009C7E57"/>
    <w:rsid w:val="009D6FCE"/>
    <w:rsid w:val="009E3855"/>
    <w:rsid w:val="009F2E4A"/>
    <w:rsid w:val="00A00E32"/>
    <w:rsid w:val="00A1283C"/>
    <w:rsid w:val="00A15398"/>
    <w:rsid w:val="00A22ADB"/>
    <w:rsid w:val="00A405A6"/>
    <w:rsid w:val="00A4155B"/>
    <w:rsid w:val="00A424DC"/>
    <w:rsid w:val="00A42CB9"/>
    <w:rsid w:val="00A439EE"/>
    <w:rsid w:val="00A44618"/>
    <w:rsid w:val="00A55B90"/>
    <w:rsid w:val="00A833E6"/>
    <w:rsid w:val="00A8525F"/>
    <w:rsid w:val="00A92EA2"/>
    <w:rsid w:val="00A94480"/>
    <w:rsid w:val="00A96D81"/>
    <w:rsid w:val="00A97BDA"/>
    <w:rsid w:val="00AB04B0"/>
    <w:rsid w:val="00AD2FDC"/>
    <w:rsid w:val="00AE41D5"/>
    <w:rsid w:val="00AE4DC3"/>
    <w:rsid w:val="00AE686F"/>
    <w:rsid w:val="00AF5EF8"/>
    <w:rsid w:val="00AF6C38"/>
    <w:rsid w:val="00B06180"/>
    <w:rsid w:val="00B07BF5"/>
    <w:rsid w:val="00B16C39"/>
    <w:rsid w:val="00B3742E"/>
    <w:rsid w:val="00B4395D"/>
    <w:rsid w:val="00B457B7"/>
    <w:rsid w:val="00B63151"/>
    <w:rsid w:val="00B65BF4"/>
    <w:rsid w:val="00B7010E"/>
    <w:rsid w:val="00B74338"/>
    <w:rsid w:val="00B7450F"/>
    <w:rsid w:val="00B9257E"/>
    <w:rsid w:val="00BA0587"/>
    <w:rsid w:val="00BB60B8"/>
    <w:rsid w:val="00BC5DA0"/>
    <w:rsid w:val="00BC7908"/>
    <w:rsid w:val="00BE0D6F"/>
    <w:rsid w:val="00BE4371"/>
    <w:rsid w:val="00BE6FAE"/>
    <w:rsid w:val="00BF0C47"/>
    <w:rsid w:val="00BF3105"/>
    <w:rsid w:val="00C035E3"/>
    <w:rsid w:val="00C139CF"/>
    <w:rsid w:val="00C14301"/>
    <w:rsid w:val="00C1677B"/>
    <w:rsid w:val="00C16782"/>
    <w:rsid w:val="00C22163"/>
    <w:rsid w:val="00C22FB5"/>
    <w:rsid w:val="00C232E3"/>
    <w:rsid w:val="00C27E20"/>
    <w:rsid w:val="00C3666D"/>
    <w:rsid w:val="00C47924"/>
    <w:rsid w:val="00C546B7"/>
    <w:rsid w:val="00C56EE6"/>
    <w:rsid w:val="00C618C1"/>
    <w:rsid w:val="00C61BA0"/>
    <w:rsid w:val="00C640E1"/>
    <w:rsid w:val="00C642F7"/>
    <w:rsid w:val="00C661F6"/>
    <w:rsid w:val="00C7478C"/>
    <w:rsid w:val="00C907C1"/>
    <w:rsid w:val="00C92661"/>
    <w:rsid w:val="00C927AB"/>
    <w:rsid w:val="00CA151A"/>
    <w:rsid w:val="00CA6670"/>
    <w:rsid w:val="00CA6892"/>
    <w:rsid w:val="00CA7FE1"/>
    <w:rsid w:val="00CB4D8D"/>
    <w:rsid w:val="00CB5B86"/>
    <w:rsid w:val="00CB6A5E"/>
    <w:rsid w:val="00CB716D"/>
    <w:rsid w:val="00CC3B5A"/>
    <w:rsid w:val="00CC6021"/>
    <w:rsid w:val="00CD3154"/>
    <w:rsid w:val="00CE2176"/>
    <w:rsid w:val="00CE36EF"/>
    <w:rsid w:val="00CE379C"/>
    <w:rsid w:val="00CE49CE"/>
    <w:rsid w:val="00CE7DF2"/>
    <w:rsid w:val="00D02F96"/>
    <w:rsid w:val="00D07560"/>
    <w:rsid w:val="00D11BA4"/>
    <w:rsid w:val="00D27D21"/>
    <w:rsid w:val="00D435C1"/>
    <w:rsid w:val="00D43D91"/>
    <w:rsid w:val="00D4614E"/>
    <w:rsid w:val="00D517DE"/>
    <w:rsid w:val="00D51FE8"/>
    <w:rsid w:val="00D60170"/>
    <w:rsid w:val="00D61084"/>
    <w:rsid w:val="00D611BB"/>
    <w:rsid w:val="00D64E85"/>
    <w:rsid w:val="00D74DA9"/>
    <w:rsid w:val="00D81CA9"/>
    <w:rsid w:val="00D82F87"/>
    <w:rsid w:val="00D855EC"/>
    <w:rsid w:val="00D87FDC"/>
    <w:rsid w:val="00DA0DA9"/>
    <w:rsid w:val="00DA46D2"/>
    <w:rsid w:val="00DA6C11"/>
    <w:rsid w:val="00DB582A"/>
    <w:rsid w:val="00DB75BF"/>
    <w:rsid w:val="00DC388C"/>
    <w:rsid w:val="00DC73E8"/>
    <w:rsid w:val="00DC75D9"/>
    <w:rsid w:val="00DD6D6E"/>
    <w:rsid w:val="00DE7B89"/>
    <w:rsid w:val="00DF4D46"/>
    <w:rsid w:val="00E01676"/>
    <w:rsid w:val="00E10CDF"/>
    <w:rsid w:val="00E12631"/>
    <w:rsid w:val="00E173A1"/>
    <w:rsid w:val="00E23FA6"/>
    <w:rsid w:val="00E248F6"/>
    <w:rsid w:val="00E300AC"/>
    <w:rsid w:val="00E32DF5"/>
    <w:rsid w:val="00E3579D"/>
    <w:rsid w:val="00E520D7"/>
    <w:rsid w:val="00E5667D"/>
    <w:rsid w:val="00E618B1"/>
    <w:rsid w:val="00E71500"/>
    <w:rsid w:val="00E7771E"/>
    <w:rsid w:val="00E81172"/>
    <w:rsid w:val="00E81EC0"/>
    <w:rsid w:val="00E837EB"/>
    <w:rsid w:val="00E84DBF"/>
    <w:rsid w:val="00E90E9D"/>
    <w:rsid w:val="00EA3B9A"/>
    <w:rsid w:val="00EB36AD"/>
    <w:rsid w:val="00ED0B95"/>
    <w:rsid w:val="00ED667D"/>
    <w:rsid w:val="00ED71D6"/>
    <w:rsid w:val="00EE2A0D"/>
    <w:rsid w:val="00EF10F9"/>
    <w:rsid w:val="00EF4D95"/>
    <w:rsid w:val="00EF6634"/>
    <w:rsid w:val="00F03936"/>
    <w:rsid w:val="00F04B06"/>
    <w:rsid w:val="00F06E71"/>
    <w:rsid w:val="00F109CC"/>
    <w:rsid w:val="00F15F27"/>
    <w:rsid w:val="00F1795B"/>
    <w:rsid w:val="00F20985"/>
    <w:rsid w:val="00F216CE"/>
    <w:rsid w:val="00F22F59"/>
    <w:rsid w:val="00F31170"/>
    <w:rsid w:val="00F33B90"/>
    <w:rsid w:val="00F413B1"/>
    <w:rsid w:val="00F41F0A"/>
    <w:rsid w:val="00F543C3"/>
    <w:rsid w:val="00F54C6E"/>
    <w:rsid w:val="00F6114B"/>
    <w:rsid w:val="00F70F67"/>
    <w:rsid w:val="00F76E13"/>
    <w:rsid w:val="00F76F5E"/>
    <w:rsid w:val="00F826AD"/>
    <w:rsid w:val="00F83C84"/>
    <w:rsid w:val="00F95665"/>
    <w:rsid w:val="00FB00BF"/>
    <w:rsid w:val="00FB4047"/>
    <w:rsid w:val="00FC2B68"/>
    <w:rsid w:val="00FD155E"/>
    <w:rsid w:val="00FF463C"/>
    <w:rsid w:val="00FF5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C232E3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C232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next w:val="Normal"/>
    <w:link w:val="Heading2Char"/>
    <w:uiPriority w:val="99"/>
    <w:qFormat/>
    <w:rsid w:val="00C232E3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aliases w:val="!Главы документа"/>
    <w:basedOn w:val="Normal"/>
    <w:next w:val="Normal"/>
    <w:link w:val="Heading3Char"/>
    <w:uiPriority w:val="99"/>
    <w:qFormat/>
    <w:rsid w:val="00C232E3"/>
    <w:pPr>
      <w:keepNext/>
      <w:jc w:val="center"/>
      <w:outlineLvl w:val="2"/>
    </w:pPr>
    <w:rPr>
      <w:b/>
      <w:sz w:val="32"/>
    </w:rPr>
  </w:style>
  <w:style w:type="paragraph" w:styleId="Heading4">
    <w:name w:val="heading 4"/>
    <w:aliases w:val="!Параграфы/Статьи документа"/>
    <w:basedOn w:val="Normal"/>
    <w:next w:val="Normal"/>
    <w:link w:val="Heading4Char"/>
    <w:uiPriority w:val="99"/>
    <w:qFormat/>
    <w:rsid w:val="00C232E3"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32E3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32E3"/>
    <w:pPr>
      <w:spacing w:before="240" w:after="60"/>
      <w:outlineLvl w:val="5"/>
    </w:pPr>
    <w:rPr>
      <w:rFonts w:ascii="Calibri" w:eastAsia="Calibri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32E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32E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232E3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C232E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locked/>
    <w:rsid w:val="00C232E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locked/>
    <w:rsid w:val="00C232E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locked/>
    <w:rsid w:val="00C232E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32E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232E3"/>
    <w:rPr>
      <w:rFonts w:ascii="Calibri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232E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232E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232E3"/>
    <w:rPr>
      <w:rFonts w:ascii="Cambria" w:hAnsi="Cambria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232E3"/>
    <w:rPr>
      <w:bCs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232E3"/>
    <w:rPr>
      <w:rFonts w:ascii="Times New Roman" w:hAnsi="Times New Roman" w:cs="Times New Roman"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C232E3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32E3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C232E3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232E3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232E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232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1">
    <w:name w:val="Знак Знак11"/>
    <w:uiPriority w:val="99"/>
    <w:rsid w:val="00C232E3"/>
    <w:rPr>
      <w:rFonts w:ascii="Cambria" w:hAnsi="Cambria"/>
      <w:b/>
      <w:kern w:val="32"/>
      <w:sz w:val="32"/>
    </w:rPr>
  </w:style>
  <w:style w:type="character" w:customStyle="1" w:styleId="8">
    <w:name w:val="Знак Знак8"/>
    <w:uiPriority w:val="99"/>
    <w:rsid w:val="00C232E3"/>
    <w:rPr>
      <w:b/>
      <w:sz w:val="28"/>
    </w:rPr>
  </w:style>
  <w:style w:type="paragraph" w:styleId="Subtitle">
    <w:name w:val="Subtitle"/>
    <w:basedOn w:val="Normal"/>
    <w:next w:val="Normal"/>
    <w:link w:val="SubtitleChar"/>
    <w:uiPriority w:val="99"/>
    <w:qFormat/>
    <w:rsid w:val="00C232E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232E3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232E3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C232E3"/>
    <w:rPr>
      <w:rFonts w:ascii="Calibri" w:hAnsi="Calibri" w:cs="Times New Roman"/>
      <w:b/>
      <w:i/>
    </w:rPr>
  </w:style>
  <w:style w:type="paragraph" w:styleId="NoSpacing">
    <w:name w:val="No Spacing"/>
    <w:basedOn w:val="Normal"/>
    <w:uiPriority w:val="99"/>
    <w:qFormat/>
    <w:rsid w:val="00C232E3"/>
    <w:rPr>
      <w:rFonts w:ascii="Calibri" w:hAnsi="Calibri"/>
      <w:sz w:val="24"/>
      <w:szCs w:val="3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C232E3"/>
    <w:rPr>
      <w:rFonts w:ascii="Calibri" w:eastAsia="Calibri" w:hAnsi="Calibri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C232E3"/>
    <w:rPr>
      <w:rFonts w:ascii="Calibri" w:hAnsi="Calibri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232E3"/>
    <w:pPr>
      <w:ind w:left="720" w:right="720"/>
    </w:pPr>
    <w:rPr>
      <w:rFonts w:ascii="Calibri" w:eastAsia="Calibri" w:hAnsi="Calibri"/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232E3"/>
    <w:rPr>
      <w:rFonts w:ascii="Calibri" w:hAnsi="Calibri" w:cs="Times New Roman"/>
      <w:b/>
      <w:i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C232E3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C232E3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C232E3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C232E3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C232E3"/>
    <w:rPr>
      <w:rFonts w:ascii="Cambria" w:hAnsi="Cambria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99"/>
    <w:qFormat/>
    <w:rsid w:val="00C232E3"/>
    <w:pPr>
      <w:outlineLvl w:val="9"/>
    </w:pPr>
  </w:style>
  <w:style w:type="paragraph" w:customStyle="1" w:styleId="p14">
    <w:name w:val="p14"/>
    <w:basedOn w:val="Normal"/>
    <w:uiPriority w:val="99"/>
    <w:rsid w:val="00C232E3"/>
    <w:pPr>
      <w:spacing w:before="100" w:beforeAutospacing="1" w:after="100" w:afterAutospacing="1"/>
    </w:pPr>
    <w:rPr>
      <w:sz w:val="24"/>
      <w:szCs w:val="24"/>
    </w:rPr>
  </w:style>
  <w:style w:type="character" w:customStyle="1" w:styleId="a">
    <w:name w:val="!Части документа Знак Знак"/>
    <w:uiPriority w:val="99"/>
    <w:rsid w:val="00C232E3"/>
    <w:rPr>
      <w:rFonts w:ascii="Arial" w:hAnsi="Arial"/>
      <w:b/>
      <w:kern w:val="32"/>
      <w:sz w:val="32"/>
    </w:rPr>
  </w:style>
  <w:style w:type="character" w:customStyle="1" w:styleId="a0">
    <w:name w:val="!Разделы документа Знак Знак"/>
    <w:uiPriority w:val="99"/>
    <w:rsid w:val="00C232E3"/>
    <w:rPr>
      <w:rFonts w:ascii="Arial" w:hAnsi="Arial"/>
      <w:b/>
      <w:sz w:val="28"/>
    </w:rPr>
  </w:style>
  <w:style w:type="character" w:customStyle="1" w:styleId="a1">
    <w:name w:val="!Главы документа Знак Знак"/>
    <w:uiPriority w:val="99"/>
    <w:rsid w:val="00C232E3"/>
    <w:rPr>
      <w:rFonts w:ascii="Arial" w:hAnsi="Arial"/>
      <w:b/>
      <w:sz w:val="26"/>
    </w:rPr>
  </w:style>
  <w:style w:type="character" w:customStyle="1" w:styleId="a2">
    <w:name w:val="!Параграфы/Статьи документа Знак Знак"/>
    <w:uiPriority w:val="99"/>
    <w:rsid w:val="00C232E3"/>
    <w:rPr>
      <w:rFonts w:ascii="Arial" w:hAnsi="Arial"/>
      <w:b/>
      <w:sz w:val="28"/>
    </w:rPr>
  </w:style>
  <w:style w:type="character" w:customStyle="1" w:styleId="110">
    <w:name w:val="Заголовок 1 Знак1"/>
    <w:aliases w:val="!Части документа Знак"/>
    <w:uiPriority w:val="99"/>
    <w:rsid w:val="00C232E3"/>
    <w:rPr>
      <w:rFonts w:ascii="Cambria" w:hAnsi="Cambria"/>
      <w:b/>
      <w:color w:val="365F91"/>
      <w:sz w:val="28"/>
    </w:rPr>
  </w:style>
  <w:style w:type="character" w:customStyle="1" w:styleId="CommentTextChar">
    <w:name w:val="Comment Text Char"/>
    <w:aliases w:val="!Равноширинный текст документа Char"/>
    <w:uiPriority w:val="99"/>
    <w:semiHidden/>
    <w:locked/>
    <w:rsid w:val="00C232E3"/>
    <w:rPr>
      <w:rFonts w:ascii="Courier" w:hAnsi="Courier"/>
    </w:rPr>
  </w:style>
  <w:style w:type="paragraph" w:styleId="CommentText">
    <w:name w:val="annotation text"/>
    <w:aliases w:val="!Равноширинный текст документа"/>
    <w:basedOn w:val="Normal"/>
    <w:link w:val="CommentTextChar1"/>
    <w:uiPriority w:val="99"/>
    <w:semiHidden/>
    <w:rsid w:val="00C232E3"/>
    <w:pPr>
      <w:ind w:firstLine="567"/>
      <w:jc w:val="both"/>
    </w:pPr>
    <w:rPr>
      <w:rFonts w:ascii="Courier" w:eastAsia="Calibri" w:hAnsi="Courier"/>
    </w:rPr>
  </w:style>
  <w:style w:type="character" w:customStyle="1" w:styleId="CommentTextChar1">
    <w:name w:val="Comment Text Char1"/>
    <w:aliases w:val="!Равноширинный текст документа Char1"/>
    <w:basedOn w:val="DefaultParagraphFont"/>
    <w:link w:val="CommentText"/>
    <w:uiPriority w:val="99"/>
    <w:semiHidden/>
    <w:locked/>
    <w:rsid w:val="00CE7DF2"/>
    <w:rPr>
      <w:rFonts w:ascii="Times New Roman" w:hAnsi="Times New Roman" w:cs="Times New Roman"/>
      <w:sz w:val="20"/>
      <w:szCs w:val="20"/>
    </w:rPr>
  </w:style>
  <w:style w:type="character" w:customStyle="1" w:styleId="1">
    <w:name w:val="Текст примечания Знак1"/>
    <w:basedOn w:val="DefaultParagraphFont"/>
    <w:uiPriority w:val="99"/>
    <w:semiHidden/>
    <w:rsid w:val="00C232E3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C232E3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 w:val="24"/>
      <w:szCs w:val="24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C232E3"/>
    <w:rPr>
      <w:rFonts w:ascii="Arial" w:hAnsi="Arial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232E3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32E3"/>
    <w:rPr>
      <w:rFonts w:ascii="Arial" w:hAnsi="Arial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232E3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itle0">
    <w:name w:val="Title!Название НПА"/>
    <w:basedOn w:val="Normal"/>
    <w:uiPriority w:val="99"/>
    <w:rsid w:val="00C232E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HTMLVariable">
    <w:name w:val="HTML Variable"/>
    <w:aliases w:val="!Ссылки в документе"/>
    <w:basedOn w:val="DefaultParagraphFont"/>
    <w:uiPriority w:val="99"/>
    <w:rsid w:val="00C232E3"/>
    <w:rPr>
      <w:rFonts w:ascii="Arial" w:hAnsi="Arial" w:cs="Times New Roman"/>
      <w:color w:val="0000FF"/>
      <w:sz w:val="24"/>
      <w:u w:val="none"/>
    </w:rPr>
  </w:style>
  <w:style w:type="character" w:styleId="Hyperlink">
    <w:name w:val="Hyperlink"/>
    <w:basedOn w:val="DefaultParagraphFont"/>
    <w:uiPriority w:val="99"/>
    <w:rsid w:val="00C232E3"/>
    <w:rPr>
      <w:rFonts w:cs="Times New Roman"/>
      <w:color w:val="0000FF"/>
      <w:u w:val="none"/>
    </w:rPr>
  </w:style>
  <w:style w:type="paragraph" w:customStyle="1" w:styleId="Application">
    <w:name w:val="Application!Приложение"/>
    <w:uiPriority w:val="99"/>
    <w:rsid w:val="00C232E3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C232E3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C232E3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uiPriority w:val="99"/>
    <w:rsid w:val="00C232E3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10">
    <w:name w:val="Знак Знак1 Знак"/>
    <w:basedOn w:val="Normal"/>
    <w:uiPriority w:val="99"/>
    <w:rsid w:val="001D2385"/>
    <w:pPr>
      <w:widowControl w:val="0"/>
      <w:adjustRightInd w:val="0"/>
      <w:spacing w:after="160" w:line="240" w:lineRule="exact"/>
      <w:jc w:val="right"/>
    </w:pPr>
    <w:rPr>
      <w:rFonts w:eastAsia="Calibri"/>
      <w:lang w:val="en-GB" w:eastAsia="en-US"/>
    </w:rPr>
  </w:style>
  <w:style w:type="paragraph" w:customStyle="1" w:styleId="msonormalcxspmiddle">
    <w:name w:val="msonormalcxspmiddle"/>
    <w:basedOn w:val="Normal"/>
    <w:uiPriority w:val="99"/>
    <w:rsid w:val="001D238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last">
    <w:name w:val="msonormalcxspmiddlecxsplast"/>
    <w:basedOn w:val="Normal"/>
    <w:uiPriority w:val="99"/>
    <w:rsid w:val="001D238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cxspmiddlecxspmiddle">
    <w:name w:val="msonormalcxspmiddlecxspmiddle"/>
    <w:basedOn w:val="Normal"/>
    <w:uiPriority w:val="99"/>
    <w:semiHidden/>
    <w:rsid w:val="0009758A"/>
    <w:pPr>
      <w:spacing w:before="100" w:beforeAutospacing="1" w:after="100" w:afterAutospacing="1"/>
    </w:pPr>
    <w:rPr>
      <w:sz w:val="24"/>
      <w:szCs w:val="24"/>
    </w:rPr>
  </w:style>
  <w:style w:type="character" w:customStyle="1" w:styleId="a3">
    <w:name w:val="Основной текст_"/>
    <w:basedOn w:val="DefaultParagraphFont"/>
    <w:link w:val="12"/>
    <w:uiPriority w:val="99"/>
    <w:locked/>
    <w:rsid w:val="003D7199"/>
    <w:rPr>
      <w:rFonts w:ascii="Lucida Sans Unicode" w:hAnsi="Lucida Sans Unicode" w:cs="Times New Roman"/>
      <w:spacing w:val="-10"/>
      <w:sz w:val="25"/>
      <w:szCs w:val="25"/>
      <w:lang w:bidi="ar-SA"/>
    </w:rPr>
  </w:style>
  <w:style w:type="character" w:customStyle="1" w:styleId="-1pt">
    <w:name w:val="Основной текст + Интервал -1 pt"/>
    <w:basedOn w:val="a3"/>
    <w:uiPriority w:val="99"/>
    <w:rsid w:val="003D7199"/>
    <w:rPr>
      <w:color w:val="000000"/>
      <w:spacing w:val="-20"/>
      <w:w w:val="100"/>
      <w:position w:val="0"/>
      <w:lang w:val="ru-RU"/>
    </w:rPr>
  </w:style>
  <w:style w:type="character" w:customStyle="1" w:styleId="Batang">
    <w:name w:val="Основной текст + Batang"/>
    <w:aliases w:val="14 pt,Полужирный,Интервал 0 pt"/>
    <w:basedOn w:val="a3"/>
    <w:uiPriority w:val="99"/>
    <w:rsid w:val="003D7199"/>
    <w:rPr>
      <w:rFonts w:ascii="Batang" w:eastAsia="Batang" w:hAnsi="Batang" w:cs="Batang"/>
      <w:b/>
      <w:bCs/>
      <w:color w:val="000000"/>
      <w:spacing w:val="0"/>
      <w:w w:val="100"/>
      <w:position w:val="0"/>
      <w:sz w:val="28"/>
      <w:szCs w:val="28"/>
      <w:lang w:val="ru-RU"/>
    </w:rPr>
  </w:style>
  <w:style w:type="character" w:customStyle="1" w:styleId="-1pt2">
    <w:name w:val="Основной текст + Интервал -1 pt2"/>
    <w:basedOn w:val="a3"/>
    <w:uiPriority w:val="99"/>
    <w:rsid w:val="003D7199"/>
    <w:rPr>
      <w:color w:val="000000"/>
      <w:spacing w:val="-20"/>
      <w:w w:val="100"/>
      <w:position w:val="0"/>
      <w:lang w:val="ru-RU"/>
    </w:rPr>
  </w:style>
  <w:style w:type="character" w:customStyle="1" w:styleId="Batang2">
    <w:name w:val="Основной текст + Batang2"/>
    <w:aliases w:val="14 pt1,Полужирный3,Интервал 0 pt4"/>
    <w:basedOn w:val="a3"/>
    <w:uiPriority w:val="99"/>
    <w:rsid w:val="003D7199"/>
    <w:rPr>
      <w:rFonts w:ascii="Batang" w:eastAsia="Batang" w:hAnsi="Batang" w:cs="Batang"/>
      <w:b/>
      <w:bCs/>
      <w:color w:val="000000"/>
      <w:spacing w:val="0"/>
      <w:w w:val="100"/>
      <w:position w:val="0"/>
      <w:sz w:val="28"/>
      <w:szCs w:val="28"/>
      <w:lang w:val="ru-RU"/>
    </w:rPr>
  </w:style>
  <w:style w:type="character" w:customStyle="1" w:styleId="12pt">
    <w:name w:val="Основной текст + 12 pt"/>
    <w:aliases w:val="Интервал -1 pt"/>
    <w:basedOn w:val="a3"/>
    <w:uiPriority w:val="99"/>
    <w:rsid w:val="003D7199"/>
    <w:rPr>
      <w:color w:val="000000"/>
      <w:spacing w:val="-20"/>
      <w:w w:val="100"/>
      <w:position w:val="0"/>
      <w:sz w:val="24"/>
      <w:szCs w:val="24"/>
      <w:lang w:val="ru-RU"/>
    </w:rPr>
  </w:style>
  <w:style w:type="character" w:customStyle="1" w:styleId="-1pt1">
    <w:name w:val="Основной текст + Интервал -1 pt1"/>
    <w:basedOn w:val="a3"/>
    <w:uiPriority w:val="99"/>
    <w:rsid w:val="003D7199"/>
    <w:rPr>
      <w:color w:val="000000"/>
      <w:spacing w:val="-20"/>
      <w:w w:val="100"/>
      <w:position w:val="0"/>
      <w:lang w:val="ru-RU"/>
    </w:rPr>
  </w:style>
  <w:style w:type="character" w:customStyle="1" w:styleId="CenturyGothic">
    <w:name w:val="Основной текст + Century Gothic"/>
    <w:aliases w:val="7 pt,Полужирный1,Интервал 0 pt2"/>
    <w:basedOn w:val="a3"/>
    <w:uiPriority w:val="99"/>
    <w:rsid w:val="003D7199"/>
    <w:rPr>
      <w:rFonts w:ascii="Century Gothic" w:hAnsi="Century Gothic" w:cs="Century Gothic"/>
      <w:b/>
      <w:bCs/>
      <w:color w:val="000000"/>
      <w:spacing w:val="0"/>
      <w:w w:val="100"/>
      <w:position w:val="0"/>
      <w:sz w:val="14"/>
      <w:szCs w:val="14"/>
      <w:lang w:val="en-US"/>
    </w:rPr>
  </w:style>
  <w:style w:type="character" w:customStyle="1" w:styleId="-2pt">
    <w:name w:val="Основной текст + Интервал -2 pt"/>
    <w:basedOn w:val="a3"/>
    <w:uiPriority w:val="99"/>
    <w:rsid w:val="003D7199"/>
    <w:rPr>
      <w:color w:val="000000"/>
      <w:spacing w:val="-40"/>
      <w:w w:val="100"/>
      <w:position w:val="0"/>
      <w:lang w:val="en-US"/>
    </w:rPr>
  </w:style>
  <w:style w:type="paragraph" w:customStyle="1" w:styleId="12">
    <w:name w:val="Основной текст1"/>
    <w:basedOn w:val="Normal"/>
    <w:link w:val="a3"/>
    <w:uiPriority w:val="99"/>
    <w:rsid w:val="003D7199"/>
    <w:pPr>
      <w:widowControl w:val="0"/>
      <w:shd w:val="clear" w:color="auto" w:fill="FFFFFF"/>
      <w:spacing w:line="322" w:lineRule="exact"/>
      <w:jc w:val="both"/>
    </w:pPr>
    <w:rPr>
      <w:rFonts w:ascii="Lucida Sans Unicode" w:eastAsia="Calibri" w:hAnsi="Lucida Sans Unicode"/>
      <w:noProof/>
      <w:spacing w:val="-10"/>
      <w:sz w:val="25"/>
      <w:szCs w:val="25"/>
    </w:rPr>
  </w:style>
  <w:style w:type="character" w:styleId="PageNumber">
    <w:name w:val="page number"/>
    <w:basedOn w:val="DefaultParagraphFont"/>
    <w:uiPriority w:val="99"/>
    <w:locked/>
    <w:rsid w:val="00CA151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locked/>
    <w:rsid w:val="00CA15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E"/>
    <w:rPr>
      <w:rFonts w:ascii="Times New Roman" w:hAnsi="Times New Roman" w:cs="Times New Roman"/>
      <w:sz w:val="2"/>
    </w:rPr>
  </w:style>
  <w:style w:type="paragraph" w:customStyle="1" w:styleId="a4">
    <w:name w:val="Без интервала"/>
    <w:uiPriority w:val="99"/>
    <w:rsid w:val="00B9257E"/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ВерхКолонтитул Знак Знак"/>
    <w:uiPriority w:val="99"/>
    <w:locked/>
    <w:rsid w:val="00B9257E"/>
    <w:rPr>
      <w:sz w:val="24"/>
      <w:lang w:val="ru-RU" w:eastAsia="ru-RU"/>
    </w:rPr>
  </w:style>
  <w:style w:type="character" w:customStyle="1" w:styleId="a6">
    <w:name w:val="Знак Знак"/>
    <w:basedOn w:val="DefaultParagraphFont"/>
    <w:uiPriority w:val="99"/>
    <w:locked/>
    <w:rsid w:val="00B9257E"/>
    <w:rPr>
      <w:rFonts w:ascii="Cambria" w:hAnsi="Cambria" w:cs="Times New Roman"/>
      <w:sz w:val="24"/>
      <w:szCs w:val="24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B9257E"/>
    <w:rPr>
      <w:rFonts w:ascii="Cambria" w:hAnsi="Cambria" w:cs="Times New Roman"/>
      <w:sz w:val="24"/>
      <w:szCs w:val="24"/>
      <w:lang w:val="en-US" w:eastAsia="en-US"/>
    </w:rPr>
  </w:style>
  <w:style w:type="character" w:customStyle="1" w:styleId="13">
    <w:name w:val="Знак Знак1"/>
    <w:basedOn w:val="DefaultParagraphFont"/>
    <w:uiPriority w:val="99"/>
    <w:locked/>
    <w:rsid w:val="00B9257E"/>
    <w:rPr>
      <w:rFonts w:ascii="Cambria" w:hAnsi="Cambria" w:cs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locked/>
    <w:rsid w:val="00B9257E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locked/>
    <w:rsid w:val="00B9257E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ubjectChar">
    <w:name w:val="Comment Subject Char"/>
    <w:uiPriority w:val="99"/>
    <w:semiHidden/>
    <w:locked/>
    <w:rsid w:val="00B9257E"/>
    <w:rPr>
      <w:rFonts w:ascii="Arial" w:hAnsi="Arial"/>
      <w:b/>
      <w:color w:val="00000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locked/>
    <w:rsid w:val="00B9257E"/>
    <w:pPr>
      <w:ind w:firstLine="0"/>
      <w:jc w:val="left"/>
    </w:pPr>
    <w:rPr>
      <w:rFonts w:ascii="Arial" w:hAnsi="Arial" w:cs="Arial"/>
      <w:b/>
      <w:bCs/>
      <w:color w:val="00000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locked/>
    <w:rsid w:val="00696FDA"/>
    <w:rPr>
      <w:b/>
      <w:bCs/>
    </w:rPr>
  </w:style>
  <w:style w:type="paragraph" w:customStyle="1" w:styleId="msonormalcxsplast">
    <w:name w:val="msonormalcxsplast"/>
    <w:basedOn w:val="Normal"/>
    <w:uiPriority w:val="99"/>
    <w:semiHidden/>
    <w:rsid w:val="00B925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8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987</TotalTime>
  <Pages>2</Pages>
  <Words>390</Words>
  <Characters>2224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2020-04-01T07:41:00Z</cp:lastPrinted>
  <dcterms:created xsi:type="dcterms:W3CDTF">2019-03-07T04:14:00Z</dcterms:created>
  <dcterms:modified xsi:type="dcterms:W3CDTF">2021-03-30T07:48:00Z</dcterms:modified>
</cp:coreProperties>
</file>